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8BF14" w14:textId="77777777" w:rsidR="00EF67CF" w:rsidRPr="007221B8" w:rsidRDefault="00EF67CF" w:rsidP="00EF67CF">
      <w:pPr>
        <w:pStyle w:val="Brezrazmikov"/>
        <w:rPr>
          <w:rFonts w:ascii="Arial Narrow" w:hAnsi="Arial Narrow"/>
        </w:rPr>
      </w:pPr>
    </w:p>
    <w:p w14:paraId="70673236" w14:textId="77777777" w:rsidR="00703EC5" w:rsidRPr="007221B8" w:rsidRDefault="00703EC5" w:rsidP="00703EC5">
      <w:pPr>
        <w:tabs>
          <w:tab w:val="left" w:pos="7938"/>
        </w:tabs>
        <w:rPr>
          <w:rFonts w:ascii="Arial Narrow" w:hAnsi="Arial Narrow" w:cs="Arial"/>
          <w:b/>
        </w:rPr>
      </w:pPr>
    </w:p>
    <w:p w14:paraId="41FE3A8D" w14:textId="77777777" w:rsidR="00703EC5" w:rsidRPr="007221B8" w:rsidRDefault="00703EC5" w:rsidP="00703EC5">
      <w:pPr>
        <w:tabs>
          <w:tab w:val="left" w:pos="7938"/>
        </w:tabs>
        <w:rPr>
          <w:rFonts w:ascii="Arial Narrow" w:hAnsi="Arial Narrow" w:cs="Arial"/>
          <w:b/>
        </w:rPr>
      </w:pPr>
    </w:p>
    <w:p w14:paraId="511913A8" w14:textId="77777777" w:rsidR="00703EC5" w:rsidRPr="007221B8" w:rsidRDefault="00703EC5" w:rsidP="00703EC5">
      <w:pPr>
        <w:tabs>
          <w:tab w:val="left" w:pos="7938"/>
        </w:tabs>
        <w:rPr>
          <w:rFonts w:ascii="Arial Narrow" w:hAnsi="Arial Narrow" w:cs="Arial"/>
          <w:b/>
        </w:rPr>
      </w:pPr>
    </w:p>
    <w:p w14:paraId="4A13E51A" w14:textId="77777777" w:rsidR="00703EC5" w:rsidRPr="007221B8" w:rsidRDefault="00703EC5" w:rsidP="00703EC5">
      <w:pPr>
        <w:tabs>
          <w:tab w:val="left" w:pos="7938"/>
        </w:tabs>
        <w:rPr>
          <w:rFonts w:ascii="Arial Narrow" w:hAnsi="Arial Narrow" w:cs="Arial"/>
          <w:b/>
        </w:rPr>
      </w:pPr>
    </w:p>
    <w:p w14:paraId="784904D0" w14:textId="77777777" w:rsidR="00703EC5" w:rsidRPr="007221B8" w:rsidRDefault="00703EC5" w:rsidP="00C32D66">
      <w:pPr>
        <w:rPr>
          <w:rFonts w:ascii="Arial Narrow" w:hAnsi="Arial Narrow"/>
          <w:b/>
        </w:rPr>
      </w:pPr>
    </w:p>
    <w:p w14:paraId="244A8EC2" w14:textId="77777777" w:rsidR="00703EC5" w:rsidRPr="007221B8" w:rsidRDefault="00703EC5" w:rsidP="00703EC5">
      <w:pPr>
        <w:jc w:val="center"/>
        <w:rPr>
          <w:rFonts w:ascii="Arial Narrow" w:hAnsi="Arial Narrow"/>
          <w:b/>
        </w:rPr>
      </w:pPr>
    </w:p>
    <w:p w14:paraId="5B53713B" w14:textId="77777777" w:rsidR="00703EC5" w:rsidRPr="007221B8" w:rsidRDefault="00703EC5" w:rsidP="00703EC5">
      <w:pPr>
        <w:jc w:val="center"/>
        <w:rPr>
          <w:rFonts w:ascii="Arial Narrow" w:hAnsi="Arial Narrow"/>
          <w:b/>
        </w:rPr>
      </w:pPr>
    </w:p>
    <w:p w14:paraId="2B2BCC96" w14:textId="77777777" w:rsidR="00703EC5" w:rsidRPr="007221B8" w:rsidRDefault="00703EC5" w:rsidP="00703EC5">
      <w:pPr>
        <w:jc w:val="center"/>
        <w:rPr>
          <w:rFonts w:ascii="Arial Narrow" w:hAnsi="Arial Narrow"/>
          <w:b/>
        </w:rPr>
      </w:pPr>
    </w:p>
    <w:p w14:paraId="4A545C66" w14:textId="77777777" w:rsidR="00703EC5" w:rsidRPr="007221B8" w:rsidRDefault="00703EC5" w:rsidP="004949C3">
      <w:pPr>
        <w:jc w:val="center"/>
        <w:rPr>
          <w:rFonts w:ascii="Arial Narrow" w:hAnsi="Arial Narrow"/>
          <w:b/>
          <w:sz w:val="32"/>
          <w:szCs w:val="32"/>
        </w:rPr>
      </w:pPr>
      <w:r w:rsidRPr="007221B8">
        <w:rPr>
          <w:rFonts w:ascii="Arial Narrow" w:hAnsi="Arial Narrow"/>
          <w:b/>
          <w:sz w:val="32"/>
          <w:szCs w:val="32"/>
        </w:rPr>
        <w:t xml:space="preserve">DOKUMENTACIJA </w:t>
      </w:r>
      <w:r w:rsidR="00DE4BFD" w:rsidRPr="007221B8">
        <w:rPr>
          <w:rFonts w:ascii="Arial Narrow" w:hAnsi="Arial Narrow"/>
          <w:b/>
          <w:sz w:val="32"/>
          <w:szCs w:val="32"/>
        </w:rPr>
        <w:t xml:space="preserve">V ZVEZI </w:t>
      </w:r>
      <w:r w:rsidRPr="007221B8">
        <w:rPr>
          <w:rFonts w:ascii="Arial Narrow" w:hAnsi="Arial Narrow"/>
          <w:b/>
          <w:sz w:val="32"/>
          <w:szCs w:val="32"/>
        </w:rPr>
        <w:t xml:space="preserve">Z </w:t>
      </w:r>
      <w:r w:rsidR="004949C3" w:rsidRPr="007221B8">
        <w:rPr>
          <w:rFonts w:ascii="Arial Narrow" w:hAnsi="Arial Narrow"/>
          <w:b/>
          <w:sz w:val="32"/>
          <w:szCs w:val="32"/>
        </w:rPr>
        <w:t xml:space="preserve">ODDAJO </w:t>
      </w:r>
      <w:r w:rsidRPr="007221B8">
        <w:rPr>
          <w:rFonts w:ascii="Arial Narrow" w:hAnsi="Arial Narrow"/>
          <w:b/>
          <w:sz w:val="32"/>
          <w:szCs w:val="32"/>
        </w:rPr>
        <w:t>JAV</w:t>
      </w:r>
      <w:r w:rsidR="004949C3" w:rsidRPr="007221B8">
        <w:rPr>
          <w:rFonts w:ascii="Arial Narrow" w:hAnsi="Arial Narrow"/>
          <w:b/>
          <w:sz w:val="32"/>
          <w:szCs w:val="32"/>
        </w:rPr>
        <w:t>NEGA</w:t>
      </w:r>
      <w:r w:rsidRPr="007221B8">
        <w:rPr>
          <w:rFonts w:ascii="Arial Narrow" w:hAnsi="Arial Narrow"/>
          <w:b/>
          <w:sz w:val="32"/>
          <w:szCs w:val="32"/>
        </w:rPr>
        <w:t xml:space="preserve"> NAROČIL</w:t>
      </w:r>
      <w:r w:rsidR="004949C3" w:rsidRPr="007221B8">
        <w:rPr>
          <w:rFonts w:ascii="Arial Narrow" w:hAnsi="Arial Narrow"/>
          <w:b/>
          <w:sz w:val="32"/>
          <w:szCs w:val="32"/>
        </w:rPr>
        <w:t>A</w:t>
      </w:r>
      <w:r w:rsidRPr="007221B8">
        <w:rPr>
          <w:rFonts w:ascii="Arial Narrow" w:hAnsi="Arial Narrow"/>
          <w:b/>
          <w:sz w:val="32"/>
          <w:szCs w:val="32"/>
        </w:rPr>
        <w:t xml:space="preserve"> </w:t>
      </w:r>
      <w:r w:rsidR="004949C3" w:rsidRPr="007221B8">
        <w:rPr>
          <w:rFonts w:ascii="Arial Narrow" w:hAnsi="Arial Narrow"/>
          <w:b/>
          <w:sz w:val="32"/>
          <w:szCs w:val="32"/>
        </w:rPr>
        <w:t>PO ODPRTEM POSTOPKU S SKLENITVIJO OKVIRNEGA SPORAZUMA</w:t>
      </w:r>
    </w:p>
    <w:p w14:paraId="2169A0F4" w14:textId="77777777" w:rsidR="004949C3" w:rsidRDefault="004949C3" w:rsidP="004949C3">
      <w:pPr>
        <w:jc w:val="center"/>
        <w:rPr>
          <w:rFonts w:ascii="Arial Narrow" w:hAnsi="Arial Narrow"/>
          <w:b/>
          <w:sz w:val="32"/>
          <w:szCs w:val="32"/>
        </w:rPr>
      </w:pPr>
      <w:r w:rsidRPr="007221B8">
        <w:rPr>
          <w:rFonts w:ascii="Arial Narrow" w:hAnsi="Arial Narrow"/>
          <w:b/>
          <w:sz w:val="32"/>
          <w:szCs w:val="32"/>
        </w:rPr>
        <w:t xml:space="preserve">»NAKUP </w:t>
      </w:r>
      <w:r w:rsidR="00CE603F">
        <w:rPr>
          <w:rFonts w:ascii="Arial Narrow" w:hAnsi="Arial Narrow"/>
          <w:b/>
          <w:sz w:val="32"/>
          <w:szCs w:val="32"/>
        </w:rPr>
        <w:t>TUBUSOV, VODIL IN SOND</w:t>
      </w:r>
      <w:r w:rsidRPr="007221B8">
        <w:rPr>
          <w:rFonts w:ascii="Arial Narrow" w:hAnsi="Arial Narrow"/>
          <w:b/>
          <w:sz w:val="32"/>
          <w:szCs w:val="32"/>
        </w:rPr>
        <w:t>«</w:t>
      </w:r>
    </w:p>
    <w:p w14:paraId="6C5079B1" w14:textId="77777777" w:rsidR="00881330" w:rsidRPr="007221B8" w:rsidRDefault="00881330" w:rsidP="004949C3">
      <w:pPr>
        <w:jc w:val="center"/>
        <w:rPr>
          <w:rFonts w:ascii="Arial Narrow" w:hAnsi="Arial Narrow"/>
          <w:b/>
          <w:sz w:val="32"/>
          <w:szCs w:val="32"/>
        </w:rPr>
      </w:pPr>
      <w:r>
        <w:rPr>
          <w:rFonts w:ascii="Arial Narrow" w:hAnsi="Arial Narrow"/>
          <w:b/>
          <w:sz w:val="32"/>
          <w:szCs w:val="32"/>
        </w:rPr>
        <w:t>za obdobje 4 let</w:t>
      </w:r>
    </w:p>
    <w:p w14:paraId="66597F53" w14:textId="77777777" w:rsidR="004949C3" w:rsidRPr="007221B8" w:rsidRDefault="004949C3" w:rsidP="004949C3">
      <w:pPr>
        <w:rPr>
          <w:rFonts w:ascii="Arial Narrow" w:hAnsi="Arial Narrow"/>
          <w:b/>
          <w:sz w:val="32"/>
          <w:szCs w:val="32"/>
        </w:rPr>
      </w:pPr>
    </w:p>
    <w:p w14:paraId="12766F18" w14:textId="77777777" w:rsidR="004949C3" w:rsidRPr="007221B8" w:rsidRDefault="004949C3" w:rsidP="004949C3">
      <w:pPr>
        <w:rPr>
          <w:rFonts w:ascii="Arial Narrow" w:hAnsi="Arial Narrow"/>
          <w:b/>
          <w:sz w:val="32"/>
          <w:szCs w:val="32"/>
        </w:rPr>
      </w:pPr>
    </w:p>
    <w:p w14:paraId="64909A52" w14:textId="77777777" w:rsidR="004949C3" w:rsidRPr="007221B8" w:rsidRDefault="004949C3" w:rsidP="004949C3">
      <w:pPr>
        <w:rPr>
          <w:rFonts w:ascii="Arial Narrow" w:hAnsi="Arial Narrow"/>
          <w:b/>
          <w:sz w:val="32"/>
          <w:szCs w:val="32"/>
        </w:rPr>
      </w:pPr>
    </w:p>
    <w:p w14:paraId="1A7D3B3F" w14:textId="77777777" w:rsidR="00703EC5" w:rsidRPr="007221B8" w:rsidRDefault="00703EC5" w:rsidP="00703EC5">
      <w:pPr>
        <w:rPr>
          <w:rFonts w:ascii="Arial Narrow" w:hAnsi="Arial Narrow"/>
          <w:b/>
          <w:sz w:val="32"/>
          <w:szCs w:val="32"/>
        </w:rPr>
      </w:pPr>
    </w:p>
    <w:p w14:paraId="5156923D" w14:textId="77777777" w:rsidR="00703EC5" w:rsidRPr="007221B8" w:rsidRDefault="00703EC5" w:rsidP="00703EC5">
      <w:pPr>
        <w:rPr>
          <w:rFonts w:ascii="Arial Narrow" w:hAnsi="Arial Narrow"/>
          <w:b/>
          <w:sz w:val="32"/>
          <w:szCs w:val="32"/>
        </w:rPr>
      </w:pPr>
    </w:p>
    <w:p w14:paraId="01350A67" w14:textId="77777777" w:rsidR="00703EC5" w:rsidRPr="007221B8" w:rsidRDefault="00703EC5" w:rsidP="00703EC5">
      <w:pPr>
        <w:rPr>
          <w:rFonts w:ascii="Arial Narrow" w:hAnsi="Arial Narrow"/>
          <w:b/>
          <w:sz w:val="32"/>
          <w:szCs w:val="32"/>
        </w:rPr>
      </w:pPr>
    </w:p>
    <w:p w14:paraId="6ADCB588" w14:textId="77777777" w:rsidR="00703EC5" w:rsidRPr="007221B8" w:rsidRDefault="00703EC5" w:rsidP="00703EC5">
      <w:pPr>
        <w:rPr>
          <w:rFonts w:ascii="Arial Narrow" w:hAnsi="Arial Narrow"/>
          <w:b/>
          <w:sz w:val="32"/>
          <w:szCs w:val="32"/>
        </w:rPr>
      </w:pPr>
    </w:p>
    <w:p w14:paraId="302D1161" w14:textId="77777777" w:rsidR="00703EC5" w:rsidRPr="007221B8" w:rsidRDefault="00703EC5" w:rsidP="00703EC5">
      <w:pPr>
        <w:rPr>
          <w:rFonts w:ascii="Arial Narrow" w:hAnsi="Arial Narrow"/>
          <w:b/>
          <w:sz w:val="32"/>
          <w:szCs w:val="32"/>
        </w:rPr>
      </w:pPr>
    </w:p>
    <w:p w14:paraId="4C0075B4" w14:textId="77777777" w:rsidR="00703EC5" w:rsidRPr="007221B8" w:rsidRDefault="00703EC5" w:rsidP="00703EC5">
      <w:pPr>
        <w:rPr>
          <w:rFonts w:ascii="Arial Narrow" w:hAnsi="Arial Narrow"/>
          <w:b/>
          <w:sz w:val="32"/>
          <w:szCs w:val="32"/>
        </w:rPr>
      </w:pPr>
    </w:p>
    <w:p w14:paraId="48B04E76" w14:textId="77777777" w:rsidR="00703EC5" w:rsidRPr="007221B8" w:rsidRDefault="00703EC5" w:rsidP="00703EC5">
      <w:pPr>
        <w:rPr>
          <w:rFonts w:ascii="Arial Narrow" w:hAnsi="Arial Narrow"/>
          <w:b/>
          <w:sz w:val="32"/>
          <w:szCs w:val="32"/>
        </w:rPr>
      </w:pPr>
    </w:p>
    <w:p w14:paraId="2EBED711" w14:textId="77777777" w:rsidR="00703EC5" w:rsidRPr="007221B8" w:rsidRDefault="00703EC5" w:rsidP="00703EC5">
      <w:pPr>
        <w:rPr>
          <w:rFonts w:ascii="Arial Narrow" w:hAnsi="Arial Narrow"/>
          <w:b/>
          <w:sz w:val="32"/>
          <w:szCs w:val="32"/>
        </w:rPr>
      </w:pPr>
    </w:p>
    <w:p w14:paraId="6A4D649D" w14:textId="77777777" w:rsidR="00703EC5" w:rsidRPr="007221B8" w:rsidRDefault="00703EC5" w:rsidP="00703EC5">
      <w:pPr>
        <w:rPr>
          <w:rFonts w:ascii="Arial Narrow" w:hAnsi="Arial Narrow"/>
          <w:b/>
          <w:sz w:val="32"/>
          <w:szCs w:val="32"/>
        </w:rPr>
      </w:pPr>
    </w:p>
    <w:p w14:paraId="3619D924" w14:textId="77777777" w:rsidR="00703EC5" w:rsidRPr="007221B8" w:rsidRDefault="00703EC5" w:rsidP="00703EC5">
      <w:pPr>
        <w:rPr>
          <w:rFonts w:ascii="Arial Narrow" w:hAnsi="Arial Narrow"/>
          <w:b/>
          <w:sz w:val="32"/>
          <w:szCs w:val="32"/>
        </w:rPr>
      </w:pPr>
    </w:p>
    <w:p w14:paraId="18AC0875" w14:textId="77777777" w:rsidR="00703EC5" w:rsidRPr="007221B8" w:rsidRDefault="00703EC5" w:rsidP="00703EC5">
      <w:pPr>
        <w:rPr>
          <w:rFonts w:ascii="Arial Narrow" w:hAnsi="Arial Narrow"/>
          <w:b/>
          <w:sz w:val="32"/>
          <w:szCs w:val="32"/>
        </w:rPr>
      </w:pPr>
    </w:p>
    <w:p w14:paraId="1ACD23D5" w14:textId="77777777" w:rsidR="00703EC5" w:rsidRPr="007221B8" w:rsidRDefault="00703EC5" w:rsidP="00703EC5">
      <w:pPr>
        <w:rPr>
          <w:rFonts w:ascii="Arial Narrow" w:hAnsi="Arial Narrow"/>
          <w:b/>
          <w:sz w:val="32"/>
          <w:szCs w:val="32"/>
        </w:rPr>
      </w:pPr>
    </w:p>
    <w:p w14:paraId="4AE4661D" w14:textId="77777777" w:rsidR="00703EC5" w:rsidRPr="007221B8" w:rsidRDefault="00703EC5" w:rsidP="00703EC5">
      <w:pPr>
        <w:rPr>
          <w:rFonts w:ascii="Arial Narrow" w:hAnsi="Arial Narrow"/>
          <w:b/>
          <w:sz w:val="32"/>
          <w:szCs w:val="32"/>
        </w:rPr>
      </w:pPr>
    </w:p>
    <w:p w14:paraId="372E482B" w14:textId="77777777" w:rsidR="00703EC5" w:rsidRPr="007221B8" w:rsidRDefault="00703EC5" w:rsidP="00703EC5">
      <w:pPr>
        <w:rPr>
          <w:rFonts w:ascii="Arial Narrow" w:hAnsi="Arial Narrow"/>
          <w:b/>
          <w:sz w:val="32"/>
          <w:szCs w:val="32"/>
        </w:rPr>
      </w:pPr>
    </w:p>
    <w:p w14:paraId="0593671A" w14:textId="77777777" w:rsidR="00703EC5" w:rsidRPr="007221B8" w:rsidRDefault="00703EC5" w:rsidP="00703EC5">
      <w:pPr>
        <w:rPr>
          <w:rFonts w:ascii="Arial Narrow" w:hAnsi="Arial Narrow"/>
          <w:b/>
          <w:sz w:val="32"/>
          <w:szCs w:val="32"/>
        </w:rPr>
      </w:pPr>
    </w:p>
    <w:p w14:paraId="02E6FCE2" w14:textId="77777777" w:rsidR="00703EC5" w:rsidRPr="007221B8" w:rsidRDefault="00703EC5" w:rsidP="00703EC5">
      <w:pPr>
        <w:rPr>
          <w:rFonts w:ascii="Arial Narrow" w:hAnsi="Arial Narrow"/>
          <w:b/>
        </w:rPr>
      </w:pPr>
    </w:p>
    <w:p w14:paraId="7280128F" w14:textId="77777777" w:rsidR="00703EC5" w:rsidRPr="007221B8" w:rsidRDefault="00703EC5" w:rsidP="00703EC5">
      <w:pPr>
        <w:rPr>
          <w:rFonts w:ascii="Arial Narrow" w:hAnsi="Arial Narrow"/>
          <w:b/>
        </w:rPr>
      </w:pPr>
    </w:p>
    <w:p w14:paraId="3654FB74" w14:textId="50EFABFA" w:rsidR="00B85E5D" w:rsidRPr="007221B8" w:rsidRDefault="00703EC5" w:rsidP="003844A3">
      <w:pPr>
        <w:jc w:val="center"/>
        <w:rPr>
          <w:rFonts w:ascii="Arial Narrow" w:hAnsi="Arial Narrow"/>
          <w:b/>
        </w:rPr>
      </w:pPr>
      <w:r w:rsidRPr="007221B8">
        <w:rPr>
          <w:rFonts w:ascii="Arial Narrow" w:hAnsi="Arial Narrow"/>
          <w:b/>
        </w:rPr>
        <w:t xml:space="preserve">Ljubljana, </w:t>
      </w:r>
      <w:r w:rsidR="001767E7">
        <w:rPr>
          <w:rFonts w:ascii="Arial Narrow" w:hAnsi="Arial Narrow"/>
          <w:b/>
        </w:rPr>
        <w:t>junij</w:t>
      </w:r>
      <w:r w:rsidR="00EB2986" w:rsidRPr="007221B8">
        <w:rPr>
          <w:rFonts w:ascii="Arial Narrow" w:hAnsi="Arial Narrow"/>
          <w:b/>
        </w:rPr>
        <w:t xml:space="preserve"> </w:t>
      </w:r>
      <w:r w:rsidRPr="007221B8">
        <w:rPr>
          <w:rFonts w:ascii="Arial Narrow" w:hAnsi="Arial Narrow"/>
          <w:b/>
        </w:rPr>
        <w:t>202</w:t>
      </w:r>
      <w:r w:rsidR="004E71F2" w:rsidRPr="007221B8">
        <w:rPr>
          <w:rFonts w:ascii="Arial Narrow" w:hAnsi="Arial Narrow"/>
          <w:b/>
        </w:rPr>
        <w:t>3</w:t>
      </w:r>
    </w:p>
    <w:p w14:paraId="753F5326" w14:textId="77777777" w:rsidR="00C360E8" w:rsidRPr="007221B8" w:rsidRDefault="00C360E8" w:rsidP="00503FBF">
      <w:pPr>
        <w:jc w:val="center"/>
        <w:rPr>
          <w:rFonts w:ascii="Arial Narrow" w:hAnsi="Arial Narrow"/>
          <w:b/>
          <w:caps/>
        </w:rPr>
      </w:pPr>
    </w:p>
    <w:p w14:paraId="1965D9FC" w14:textId="77777777" w:rsidR="004E71F2" w:rsidRPr="007221B8" w:rsidRDefault="004E71F2" w:rsidP="00503FBF">
      <w:pPr>
        <w:jc w:val="center"/>
        <w:rPr>
          <w:rFonts w:ascii="Arial Narrow" w:hAnsi="Arial Narrow"/>
          <w:b/>
          <w:caps/>
        </w:rPr>
      </w:pPr>
    </w:p>
    <w:p w14:paraId="736851B7" w14:textId="77777777" w:rsidR="004E71F2" w:rsidRPr="007221B8" w:rsidRDefault="004E71F2" w:rsidP="00503FBF">
      <w:pPr>
        <w:jc w:val="center"/>
        <w:rPr>
          <w:rFonts w:ascii="Arial Narrow" w:hAnsi="Arial Narrow"/>
          <w:b/>
          <w:caps/>
        </w:rPr>
      </w:pPr>
    </w:p>
    <w:p w14:paraId="0413CA07" w14:textId="77777777" w:rsidR="004E71F2" w:rsidRPr="007221B8" w:rsidRDefault="004E71F2" w:rsidP="00503FBF">
      <w:pPr>
        <w:jc w:val="center"/>
        <w:rPr>
          <w:rFonts w:ascii="Arial Narrow" w:hAnsi="Arial Narrow"/>
          <w:b/>
          <w:caps/>
        </w:rPr>
      </w:pPr>
    </w:p>
    <w:p w14:paraId="063A1B6E" w14:textId="77777777" w:rsidR="004E71F2" w:rsidRPr="007221B8" w:rsidRDefault="004E71F2" w:rsidP="00503FBF">
      <w:pPr>
        <w:jc w:val="center"/>
        <w:rPr>
          <w:rFonts w:ascii="Arial Narrow" w:hAnsi="Arial Narrow"/>
          <w:b/>
          <w:caps/>
        </w:rPr>
      </w:pPr>
    </w:p>
    <w:p w14:paraId="7E3AF6DE" w14:textId="77777777" w:rsidR="004E71F2" w:rsidRPr="007221B8" w:rsidRDefault="004E71F2" w:rsidP="00503FBF">
      <w:pPr>
        <w:jc w:val="center"/>
        <w:rPr>
          <w:rFonts w:ascii="Arial Narrow" w:hAnsi="Arial Narrow"/>
          <w:b/>
          <w:caps/>
        </w:rPr>
      </w:pPr>
    </w:p>
    <w:p w14:paraId="371D8D6C" w14:textId="77777777" w:rsidR="004E71F2" w:rsidRPr="007221B8" w:rsidRDefault="004E71F2" w:rsidP="00503FBF">
      <w:pPr>
        <w:jc w:val="center"/>
        <w:rPr>
          <w:rFonts w:ascii="Arial Narrow" w:hAnsi="Arial Narrow"/>
          <w:b/>
          <w:caps/>
        </w:rPr>
      </w:pPr>
    </w:p>
    <w:p w14:paraId="03C73BEF" w14:textId="77777777" w:rsidR="004E71F2" w:rsidRPr="007221B8" w:rsidRDefault="004E71F2" w:rsidP="00503FBF">
      <w:pPr>
        <w:jc w:val="center"/>
        <w:rPr>
          <w:rFonts w:ascii="Arial Narrow" w:hAnsi="Arial Narrow"/>
          <w:b/>
          <w:caps/>
        </w:rPr>
      </w:pPr>
    </w:p>
    <w:p w14:paraId="0D52EF2F" w14:textId="77777777" w:rsidR="00503FBF" w:rsidRPr="007221B8" w:rsidRDefault="00503FBF" w:rsidP="00503FBF">
      <w:pPr>
        <w:jc w:val="center"/>
        <w:rPr>
          <w:rFonts w:ascii="Arial Narrow" w:hAnsi="Arial Narrow"/>
          <w:b/>
          <w:caps/>
        </w:rPr>
      </w:pPr>
      <w:r w:rsidRPr="007221B8">
        <w:rPr>
          <w:rFonts w:ascii="Arial Narrow" w:hAnsi="Arial Narrow"/>
          <w:b/>
          <w:caps/>
        </w:rPr>
        <w:t>Povabilo k oddaji ponudb</w:t>
      </w:r>
    </w:p>
    <w:p w14:paraId="41AE89C2" w14:textId="77777777" w:rsidR="00503FBF" w:rsidRPr="007221B8" w:rsidRDefault="00503FBF" w:rsidP="00503FBF">
      <w:pPr>
        <w:jc w:val="center"/>
        <w:rPr>
          <w:rFonts w:ascii="Arial Narrow" w:hAnsi="Arial Narrow"/>
          <w:b/>
        </w:rPr>
      </w:pPr>
    </w:p>
    <w:p w14:paraId="5FE7AD58" w14:textId="77777777" w:rsidR="00503FBF" w:rsidRPr="007221B8" w:rsidRDefault="00503FBF" w:rsidP="00503FBF">
      <w:pPr>
        <w:rPr>
          <w:rFonts w:ascii="Arial Narrow" w:hAnsi="Arial Narrow"/>
        </w:rPr>
      </w:pPr>
    </w:p>
    <w:p w14:paraId="55F1E8F3" w14:textId="77777777" w:rsidR="00503FBF" w:rsidRPr="007221B8" w:rsidRDefault="00503FBF" w:rsidP="000E60AB">
      <w:pPr>
        <w:tabs>
          <w:tab w:val="left" w:pos="5272"/>
        </w:tabs>
        <w:rPr>
          <w:rFonts w:ascii="Arial Narrow" w:hAnsi="Arial Narrow"/>
          <w:b/>
        </w:rPr>
      </w:pPr>
      <w:r w:rsidRPr="007221B8">
        <w:rPr>
          <w:rFonts w:ascii="Arial Narrow" w:hAnsi="Arial Narrow"/>
        </w:rPr>
        <w:t xml:space="preserve">Identifikacija javnega naročila: </w:t>
      </w:r>
      <w:r w:rsidRPr="00A51B8F">
        <w:rPr>
          <w:rFonts w:ascii="Arial Narrow" w:hAnsi="Arial Narrow"/>
          <w:b/>
        </w:rPr>
        <w:t>845080</w:t>
      </w:r>
      <w:r w:rsidR="00703EC5" w:rsidRPr="00A51B8F">
        <w:rPr>
          <w:rFonts w:ascii="Arial Narrow" w:hAnsi="Arial Narrow"/>
          <w:b/>
        </w:rPr>
        <w:t>1</w:t>
      </w:r>
      <w:r w:rsidRPr="00A51B8F">
        <w:rPr>
          <w:rFonts w:ascii="Arial Narrow" w:hAnsi="Arial Narrow"/>
          <w:b/>
        </w:rPr>
        <w:t>1</w:t>
      </w:r>
      <w:r w:rsidR="00915E3E" w:rsidRPr="00A51B8F">
        <w:rPr>
          <w:rFonts w:ascii="Arial Narrow" w:hAnsi="Arial Narrow"/>
          <w:b/>
        </w:rPr>
        <w:t>8</w:t>
      </w:r>
      <w:r w:rsidRPr="00A51B8F">
        <w:rPr>
          <w:rFonts w:ascii="Arial Narrow" w:hAnsi="Arial Narrow"/>
          <w:b/>
        </w:rPr>
        <w:t>-</w:t>
      </w:r>
      <w:r w:rsidR="00F93103" w:rsidRPr="00A51B8F">
        <w:rPr>
          <w:rFonts w:ascii="Arial Narrow" w:hAnsi="Arial Narrow"/>
          <w:b/>
        </w:rPr>
        <w:t>0</w:t>
      </w:r>
      <w:r w:rsidR="00A51B8F" w:rsidRPr="00A51B8F">
        <w:rPr>
          <w:rFonts w:ascii="Arial Narrow" w:hAnsi="Arial Narrow"/>
          <w:b/>
        </w:rPr>
        <w:t>48</w:t>
      </w:r>
      <w:r w:rsidR="00F93103" w:rsidRPr="00A51B8F">
        <w:rPr>
          <w:rFonts w:ascii="Arial Narrow" w:hAnsi="Arial Narrow"/>
          <w:b/>
        </w:rPr>
        <w:t>-23</w:t>
      </w:r>
      <w:r w:rsidR="000E60AB" w:rsidRPr="007221B8">
        <w:rPr>
          <w:rFonts w:ascii="Arial Narrow" w:hAnsi="Arial Narrow"/>
          <w:b/>
        </w:rPr>
        <w:tab/>
      </w:r>
    </w:p>
    <w:p w14:paraId="3C82A644" w14:textId="77777777" w:rsidR="00503FBF" w:rsidRPr="007221B8" w:rsidRDefault="00503FBF" w:rsidP="00503FBF">
      <w:pPr>
        <w:rPr>
          <w:rFonts w:ascii="Arial Narrow" w:hAnsi="Arial Narrow"/>
          <w:b/>
        </w:rPr>
      </w:pPr>
    </w:p>
    <w:p w14:paraId="7B315F6F" w14:textId="77777777" w:rsidR="00503FBF" w:rsidRPr="007221B8" w:rsidRDefault="00503FBF" w:rsidP="00503FBF">
      <w:pPr>
        <w:tabs>
          <w:tab w:val="left" w:pos="2865"/>
        </w:tabs>
        <w:rPr>
          <w:rFonts w:ascii="Arial Narrow" w:hAnsi="Arial Narrow"/>
          <w:b/>
          <w:u w:val="single"/>
        </w:rPr>
      </w:pPr>
    </w:p>
    <w:p w14:paraId="30271245" w14:textId="77777777" w:rsidR="00503FBF" w:rsidRPr="007221B8" w:rsidRDefault="00503FBF" w:rsidP="00503FBF">
      <w:pPr>
        <w:jc w:val="both"/>
        <w:rPr>
          <w:rFonts w:ascii="Arial Narrow" w:hAnsi="Arial Narrow"/>
          <w:i/>
        </w:rPr>
      </w:pPr>
      <w:r w:rsidRPr="007221B8">
        <w:rPr>
          <w:rFonts w:ascii="Arial Narrow" w:hAnsi="Arial Narrow"/>
          <w:i/>
        </w:rPr>
        <w:t xml:space="preserve">Vabimo vas, da  predložite  ponudbo na podlagi  tega povabila oziroma </w:t>
      </w:r>
      <w:r w:rsidR="00DE4BFD" w:rsidRPr="007221B8">
        <w:rPr>
          <w:rFonts w:ascii="Arial Narrow" w:hAnsi="Arial Narrow"/>
          <w:i/>
        </w:rPr>
        <w:t>postopka oddaje javnega naročila</w:t>
      </w:r>
      <w:r w:rsidRPr="007221B8">
        <w:rPr>
          <w:rFonts w:ascii="Arial Narrow" w:hAnsi="Arial Narrow"/>
          <w:i/>
        </w:rPr>
        <w:t>,</w:t>
      </w:r>
      <w:r w:rsidRPr="007221B8">
        <w:rPr>
          <w:rFonts w:ascii="Arial Narrow" w:hAnsi="Arial Narrow"/>
          <w:b/>
          <w:i/>
        </w:rPr>
        <w:t xml:space="preserve"> </w:t>
      </w:r>
      <w:r w:rsidRPr="007221B8">
        <w:rPr>
          <w:rFonts w:ascii="Arial Narrow" w:hAnsi="Arial Narrow"/>
          <w:i/>
        </w:rPr>
        <w:t xml:space="preserve">objavljenega na </w:t>
      </w:r>
      <w:r w:rsidR="00DE4BFD" w:rsidRPr="007221B8">
        <w:rPr>
          <w:rFonts w:ascii="Arial Narrow" w:hAnsi="Arial Narrow"/>
          <w:i/>
        </w:rPr>
        <w:t>p</w:t>
      </w:r>
      <w:r w:rsidRPr="007221B8">
        <w:rPr>
          <w:rFonts w:ascii="Arial Narrow" w:hAnsi="Arial Narrow"/>
          <w:i/>
        </w:rPr>
        <w:t xml:space="preserve">ortalu javnih naročil.   </w:t>
      </w:r>
    </w:p>
    <w:p w14:paraId="65F4BF19" w14:textId="77777777" w:rsidR="00503FBF" w:rsidRPr="007221B8" w:rsidRDefault="00503FBF" w:rsidP="00503FBF">
      <w:pPr>
        <w:pStyle w:val="Noga"/>
        <w:rPr>
          <w:rFonts w:ascii="Arial Narrow" w:hAnsi="Arial Narrow"/>
        </w:rPr>
      </w:pPr>
    </w:p>
    <w:p w14:paraId="795420B5" w14:textId="77777777" w:rsidR="00503FBF" w:rsidRPr="007221B8" w:rsidRDefault="00503FBF" w:rsidP="00503FBF">
      <w:pPr>
        <w:rPr>
          <w:rFonts w:ascii="Arial Narrow" w:hAnsi="Arial Narrow"/>
        </w:rPr>
      </w:pPr>
    </w:p>
    <w:p w14:paraId="2B77BEE9" w14:textId="77777777" w:rsidR="00503FBF" w:rsidRPr="007221B8" w:rsidRDefault="00503FBF" w:rsidP="00503FBF">
      <w:pPr>
        <w:rPr>
          <w:rFonts w:ascii="Arial Narrow" w:hAnsi="Arial Narrow"/>
        </w:rPr>
      </w:pPr>
      <w:r w:rsidRPr="007221B8">
        <w:rPr>
          <w:rFonts w:ascii="Arial Narrow" w:hAnsi="Arial Narrow"/>
        </w:rPr>
        <w:t xml:space="preserve">Naročnik: </w:t>
      </w:r>
      <w:r w:rsidRPr="007221B8">
        <w:rPr>
          <w:rFonts w:ascii="Arial Narrow" w:hAnsi="Arial Narrow"/>
          <w:b/>
          <w:u w:val="single"/>
        </w:rPr>
        <w:t xml:space="preserve">Univerzitetni klinični center Ljubljana, Zaloška cesta 2, </w:t>
      </w:r>
      <w:r w:rsidR="00181666" w:rsidRPr="007221B8">
        <w:rPr>
          <w:rFonts w:ascii="Arial Narrow" w:hAnsi="Arial Narrow"/>
          <w:b/>
          <w:u w:val="single"/>
        </w:rPr>
        <w:t>1000</w:t>
      </w:r>
      <w:r w:rsidRPr="007221B8">
        <w:rPr>
          <w:rFonts w:ascii="Arial Narrow" w:hAnsi="Arial Narrow"/>
          <w:b/>
          <w:u w:val="single"/>
        </w:rPr>
        <w:t xml:space="preserve">  LJUBLJANA</w:t>
      </w:r>
    </w:p>
    <w:p w14:paraId="2BE3AD90" w14:textId="77777777" w:rsidR="00503FBF" w:rsidRPr="007221B8" w:rsidRDefault="00503FBF" w:rsidP="00503FBF">
      <w:pPr>
        <w:rPr>
          <w:rFonts w:ascii="Arial Narrow" w:hAnsi="Arial Narrow"/>
        </w:rPr>
      </w:pPr>
      <w:r w:rsidRPr="007221B8">
        <w:rPr>
          <w:rFonts w:ascii="Arial Narrow" w:hAnsi="Arial Narrow"/>
        </w:rPr>
        <w:tab/>
      </w:r>
    </w:p>
    <w:p w14:paraId="58863AA3" w14:textId="77777777" w:rsidR="00503FBF" w:rsidRPr="007221B8" w:rsidRDefault="00503FBF" w:rsidP="007A235F">
      <w:pPr>
        <w:jc w:val="both"/>
        <w:rPr>
          <w:rFonts w:ascii="Arial Narrow" w:hAnsi="Arial Narrow"/>
        </w:rPr>
      </w:pPr>
      <w:r w:rsidRPr="007221B8">
        <w:rPr>
          <w:rFonts w:ascii="Arial Narrow" w:hAnsi="Arial Narrow"/>
        </w:rPr>
        <w:t>zbira ponudbe po odprtem postopku</w:t>
      </w:r>
      <w:r w:rsidR="004E71F2" w:rsidRPr="007221B8">
        <w:rPr>
          <w:rFonts w:ascii="Arial Narrow" w:hAnsi="Arial Narrow"/>
        </w:rPr>
        <w:t xml:space="preserve"> s sklenitvijo okvirnega sporazuma</w:t>
      </w:r>
      <w:r w:rsidR="007C2878" w:rsidRPr="007221B8">
        <w:rPr>
          <w:rFonts w:ascii="Arial Narrow" w:hAnsi="Arial Narrow"/>
        </w:rPr>
        <w:t xml:space="preserve"> </w:t>
      </w:r>
      <w:r w:rsidR="002F403C" w:rsidRPr="007221B8">
        <w:rPr>
          <w:rFonts w:ascii="Arial Narrow" w:hAnsi="Arial Narrow"/>
        </w:rPr>
        <w:t>za:</w:t>
      </w:r>
    </w:p>
    <w:p w14:paraId="30846A70" w14:textId="77777777" w:rsidR="00503FBF" w:rsidRPr="007221B8" w:rsidRDefault="00503FBF" w:rsidP="00503FBF">
      <w:pPr>
        <w:rPr>
          <w:rFonts w:ascii="Arial Narrow" w:hAnsi="Arial Narrow"/>
        </w:rPr>
      </w:pPr>
    </w:p>
    <w:p w14:paraId="62F421C1" w14:textId="77777777" w:rsidR="00503FBF" w:rsidRPr="007221B8" w:rsidRDefault="00141A3F" w:rsidP="00141A3F">
      <w:pPr>
        <w:jc w:val="center"/>
        <w:rPr>
          <w:rFonts w:ascii="Arial Narrow" w:hAnsi="Arial Narrow"/>
          <w:b/>
          <w:i/>
        </w:rPr>
      </w:pPr>
      <w:r w:rsidRPr="007221B8">
        <w:rPr>
          <w:rFonts w:ascii="Arial Narrow" w:hAnsi="Arial Narrow"/>
          <w:b/>
          <w:i/>
        </w:rPr>
        <w:t xml:space="preserve">NAKUP </w:t>
      </w:r>
      <w:r w:rsidR="00CE603F">
        <w:rPr>
          <w:rFonts w:ascii="Arial Narrow" w:hAnsi="Arial Narrow"/>
          <w:b/>
          <w:i/>
        </w:rPr>
        <w:t>TUBUSOV, VODIL IN SOND</w:t>
      </w:r>
    </w:p>
    <w:p w14:paraId="4ABFC580" w14:textId="77777777" w:rsidR="00141A3F" w:rsidRPr="007221B8" w:rsidRDefault="00141A3F" w:rsidP="00503FBF">
      <w:pPr>
        <w:rPr>
          <w:rFonts w:ascii="Arial Narrow" w:hAnsi="Arial Narrow"/>
          <w:b/>
          <w:caps/>
          <w:u w:val="single"/>
        </w:rPr>
      </w:pPr>
    </w:p>
    <w:p w14:paraId="3A0897EB" w14:textId="77777777" w:rsidR="00503FBF" w:rsidRPr="007221B8" w:rsidRDefault="0079210E" w:rsidP="00503FBF">
      <w:pPr>
        <w:rPr>
          <w:rFonts w:ascii="Arial Narrow" w:hAnsi="Arial Narrow"/>
          <w:b/>
          <w:u w:val="single"/>
        </w:rPr>
      </w:pPr>
      <w:r w:rsidRPr="007221B8">
        <w:rPr>
          <w:rFonts w:ascii="Arial Narrow" w:hAnsi="Arial Narrow"/>
        </w:rPr>
        <w:t>Dokumentacijo v zvezi z oddajo javnega naročila (v nadaljevanju tudi: r</w:t>
      </w:r>
      <w:r w:rsidR="00503FBF" w:rsidRPr="007221B8">
        <w:rPr>
          <w:rFonts w:ascii="Arial Narrow" w:hAnsi="Arial Narrow"/>
        </w:rPr>
        <w:t>azpisn</w:t>
      </w:r>
      <w:r w:rsidRPr="007221B8">
        <w:rPr>
          <w:rFonts w:ascii="Arial Narrow" w:hAnsi="Arial Narrow"/>
        </w:rPr>
        <w:t>a</w:t>
      </w:r>
      <w:r w:rsidR="00503FBF" w:rsidRPr="007221B8">
        <w:rPr>
          <w:rFonts w:ascii="Arial Narrow" w:hAnsi="Arial Narrow"/>
        </w:rPr>
        <w:t xml:space="preserve"> </w:t>
      </w:r>
      <w:r w:rsidRPr="007221B8">
        <w:rPr>
          <w:rFonts w:ascii="Arial Narrow" w:hAnsi="Arial Narrow"/>
        </w:rPr>
        <w:t xml:space="preserve">dokumentacija) </w:t>
      </w:r>
      <w:r w:rsidR="00503FBF" w:rsidRPr="007221B8">
        <w:rPr>
          <w:rFonts w:ascii="Arial Narrow" w:hAnsi="Arial Narrow"/>
        </w:rPr>
        <w:t xml:space="preserve">dobite na </w:t>
      </w:r>
      <w:r w:rsidR="00DE4BFD" w:rsidRPr="007221B8">
        <w:rPr>
          <w:rFonts w:ascii="Arial Narrow" w:hAnsi="Arial Narrow"/>
        </w:rPr>
        <w:t>p</w:t>
      </w:r>
      <w:r w:rsidR="00503FBF" w:rsidRPr="007221B8">
        <w:rPr>
          <w:rFonts w:ascii="Arial Narrow" w:hAnsi="Arial Narrow"/>
        </w:rPr>
        <w:t>ortalu javnih naročil.</w:t>
      </w:r>
      <w:r w:rsidR="00503FBF" w:rsidRPr="007221B8">
        <w:rPr>
          <w:rFonts w:ascii="Arial Narrow" w:hAnsi="Arial Narrow"/>
          <w:b/>
          <w:u w:val="single"/>
        </w:rPr>
        <w:t xml:space="preserve"> </w:t>
      </w:r>
    </w:p>
    <w:p w14:paraId="76B8D2BB" w14:textId="77777777" w:rsidR="00503FBF" w:rsidRPr="007221B8" w:rsidRDefault="00503FBF" w:rsidP="00503FBF">
      <w:pPr>
        <w:rPr>
          <w:rFonts w:ascii="Arial Narrow" w:hAnsi="Arial Narrow"/>
          <w:u w:val="single"/>
        </w:rPr>
      </w:pPr>
    </w:p>
    <w:p w14:paraId="2B795143" w14:textId="15E4733A" w:rsidR="00503FBF" w:rsidRPr="007221B8" w:rsidRDefault="00503FBF" w:rsidP="00503FBF">
      <w:pPr>
        <w:spacing w:line="360" w:lineRule="auto"/>
        <w:jc w:val="both"/>
        <w:rPr>
          <w:rFonts w:ascii="Arial Narrow" w:hAnsi="Arial Narrow" w:cs="Arial"/>
        </w:rPr>
      </w:pPr>
      <w:r w:rsidRPr="007221B8">
        <w:rPr>
          <w:rFonts w:ascii="Arial Narrow" w:hAnsi="Arial Narrow" w:cs="Arial"/>
        </w:rPr>
        <w:t xml:space="preserve">Ponudba se šteje za pravočasno oddano, če jo naročnik prejme preko sistema e-JN </w:t>
      </w:r>
      <w:hyperlink r:id="rId8" w:history="1">
        <w:r w:rsidR="001D2D2E" w:rsidRPr="007221B8">
          <w:rPr>
            <w:rStyle w:val="Hiperpovezava"/>
            <w:rFonts w:ascii="Arial Narrow" w:hAnsi="Arial Narrow" w:cs="Arial"/>
          </w:rPr>
          <w:t>https://ejn.gov.si</w:t>
        </w:r>
      </w:hyperlink>
      <w:r w:rsidRPr="007221B8">
        <w:rPr>
          <w:rFonts w:ascii="Arial Narrow" w:hAnsi="Arial Narrow" w:cs="Arial"/>
        </w:rPr>
        <w:t xml:space="preserve"> </w:t>
      </w:r>
      <w:r w:rsidRPr="007221B8">
        <w:rPr>
          <w:rFonts w:ascii="Arial Narrow" w:hAnsi="Arial Narrow" w:cs="Arial"/>
          <w:b/>
        </w:rPr>
        <w:t>najkasneje do</w:t>
      </w:r>
      <w:r w:rsidRPr="007221B8">
        <w:rPr>
          <w:rFonts w:ascii="Arial Narrow" w:hAnsi="Arial Narrow" w:cs="Arial"/>
        </w:rPr>
        <w:t xml:space="preserve">  </w:t>
      </w:r>
      <w:r w:rsidR="00DD608D">
        <w:rPr>
          <w:rFonts w:ascii="Arial Narrow" w:hAnsi="Arial Narrow"/>
          <w:b/>
        </w:rPr>
        <w:t>17. 7. 2023</w:t>
      </w:r>
      <w:r w:rsidRPr="007221B8">
        <w:rPr>
          <w:rFonts w:ascii="Arial Narrow" w:hAnsi="Arial Narrow" w:cs="Arial"/>
          <w:i/>
        </w:rPr>
        <w:t xml:space="preserve"> </w:t>
      </w:r>
      <w:r w:rsidRPr="007221B8">
        <w:rPr>
          <w:rFonts w:ascii="Arial Narrow" w:hAnsi="Arial Narrow"/>
          <w:b/>
        </w:rPr>
        <w:t>do  10.</w:t>
      </w:r>
      <w:r w:rsidRPr="007221B8">
        <w:rPr>
          <w:rFonts w:ascii="Arial Narrow" w:hAnsi="Arial Narrow"/>
        </w:rPr>
        <w:t xml:space="preserve"> </w:t>
      </w:r>
      <w:r w:rsidRPr="007221B8">
        <w:rPr>
          <w:rFonts w:ascii="Arial Narrow" w:hAnsi="Arial Narrow"/>
          <w:b/>
        </w:rPr>
        <w:t>ure</w:t>
      </w:r>
      <w:r w:rsidRPr="007221B8">
        <w:rPr>
          <w:rFonts w:ascii="Arial Narrow" w:hAnsi="Arial Narrow"/>
        </w:rPr>
        <w:t>. Za oddano ponudbo se šteje ponudba, ki je v informacijskem sistemu e-JN označena s statusom »ODDAN</w:t>
      </w:r>
      <w:r w:rsidR="001D2D2E" w:rsidRPr="007221B8">
        <w:rPr>
          <w:rFonts w:ascii="Arial Narrow" w:hAnsi="Arial Narrow"/>
        </w:rPr>
        <w:t>A</w:t>
      </w:r>
      <w:r w:rsidRPr="007221B8">
        <w:rPr>
          <w:rFonts w:ascii="Arial Narrow" w:hAnsi="Arial Narrow"/>
        </w:rPr>
        <w:t>«.</w:t>
      </w:r>
    </w:p>
    <w:p w14:paraId="682F3E98" w14:textId="77777777" w:rsidR="00503FBF" w:rsidRPr="007221B8" w:rsidRDefault="00503FBF" w:rsidP="00503FBF">
      <w:pPr>
        <w:jc w:val="both"/>
        <w:rPr>
          <w:rFonts w:ascii="Arial Narrow" w:hAnsi="Arial Narrow"/>
          <w:b/>
        </w:rPr>
      </w:pPr>
    </w:p>
    <w:p w14:paraId="77814374" w14:textId="65D4D757" w:rsidR="00503FBF" w:rsidRPr="007221B8" w:rsidRDefault="00503FBF" w:rsidP="00503FBF">
      <w:pPr>
        <w:spacing w:line="360" w:lineRule="auto"/>
        <w:jc w:val="both"/>
        <w:rPr>
          <w:rFonts w:ascii="Arial Narrow" w:hAnsi="Arial Narrow" w:cs="Arial"/>
        </w:rPr>
      </w:pPr>
      <w:r w:rsidRPr="007221B8">
        <w:rPr>
          <w:rFonts w:ascii="Arial Narrow" w:hAnsi="Arial Narrow" w:cs="Arial"/>
        </w:rPr>
        <w:t xml:space="preserve">Odpiranje ponudb bo potekalo avtomatično v informacijskem sistemu e-JN dne </w:t>
      </w:r>
      <w:r w:rsidR="00DD608D">
        <w:rPr>
          <w:rFonts w:ascii="Arial Narrow" w:hAnsi="Arial Narrow"/>
          <w:b/>
        </w:rPr>
        <w:t>17. 7. 2023</w:t>
      </w:r>
      <w:r w:rsidRPr="007221B8">
        <w:rPr>
          <w:rFonts w:ascii="Arial Narrow" w:hAnsi="Arial Narrow"/>
        </w:rPr>
        <w:t xml:space="preserve">  in se bo začelo </w:t>
      </w:r>
      <w:r w:rsidRPr="007221B8">
        <w:rPr>
          <w:rFonts w:ascii="Arial Narrow" w:hAnsi="Arial Narrow"/>
          <w:b/>
        </w:rPr>
        <w:t xml:space="preserve">ob </w:t>
      </w:r>
      <w:r w:rsidR="003746B4" w:rsidRPr="007221B8">
        <w:rPr>
          <w:rFonts w:ascii="Arial Narrow" w:hAnsi="Arial Narrow"/>
          <w:b/>
        </w:rPr>
        <w:t>1</w:t>
      </w:r>
      <w:r w:rsidR="00A10BA4" w:rsidRPr="007221B8">
        <w:rPr>
          <w:rFonts w:ascii="Arial Narrow" w:hAnsi="Arial Narrow"/>
          <w:b/>
        </w:rPr>
        <w:t>2</w:t>
      </w:r>
      <w:r w:rsidR="003746B4" w:rsidRPr="007221B8">
        <w:rPr>
          <w:rFonts w:ascii="Arial Narrow" w:hAnsi="Arial Narrow"/>
          <w:b/>
        </w:rPr>
        <w:t>.</w:t>
      </w:r>
      <w:r w:rsidRPr="007221B8">
        <w:rPr>
          <w:rFonts w:ascii="Arial Narrow" w:hAnsi="Arial Narrow"/>
          <w:b/>
        </w:rPr>
        <w:t xml:space="preserve"> uri</w:t>
      </w:r>
      <w:r w:rsidRPr="007221B8">
        <w:rPr>
          <w:rFonts w:ascii="Arial Narrow" w:hAnsi="Arial Narrow"/>
        </w:rPr>
        <w:t xml:space="preserve"> na spletnem naslovu </w:t>
      </w:r>
      <w:hyperlink r:id="rId9" w:history="1">
        <w:r w:rsidRPr="007221B8">
          <w:rPr>
            <w:rStyle w:val="Hiperpovezava"/>
            <w:rFonts w:ascii="Arial Narrow" w:hAnsi="Arial Narrow" w:cs="Arial"/>
            <w:color w:val="auto"/>
          </w:rPr>
          <w:t>https://ejn.gov.si</w:t>
        </w:r>
      </w:hyperlink>
      <w:r w:rsidRPr="007221B8">
        <w:rPr>
          <w:rFonts w:ascii="Arial Narrow" w:hAnsi="Arial Narrow" w:cs="Arial"/>
        </w:rPr>
        <w:t xml:space="preserve">. </w:t>
      </w:r>
    </w:p>
    <w:p w14:paraId="3505AB1C" w14:textId="77777777" w:rsidR="004175F8" w:rsidRPr="007221B8" w:rsidRDefault="004175F8" w:rsidP="00503FBF">
      <w:pPr>
        <w:spacing w:line="360" w:lineRule="auto"/>
        <w:jc w:val="both"/>
        <w:rPr>
          <w:rFonts w:ascii="Arial Narrow" w:hAnsi="Arial Narrow" w:cs="Arial"/>
        </w:rPr>
      </w:pPr>
    </w:p>
    <w:p w14:paraId="35820F4A" w14:textId="77777777" w:rsidR="004175F8" w:rsidRPr="007221B8" w:rsidRDefault="00FC3A58" w:rsidP="00503FBF">
      <w:pPr>
        <w:spacing w:line="360" w:lineRule="auto"/>
        <w:jc w:val="both"/>
        <w:rPr>
          <w:rFonts w:ascii="Arial Narrow" w:hAnsi="Arial Narrow" w:cs="Arial"/>
          <w:b/>
          <w:u w:val="single"/>
        </w:rPr>
      </w:pPr>
      <w:r w:rsidRPr="007221B8">
        <w:rPr>
          <w:rFonts w:ascii="Arial Narrow" w:hAnsi="Arial Narrow" w:cs="Arial"/>
          <w:b/>
          <w:u w:val="single"/>
        </w:rPr>
        <w:t>Veljavnost ponudbe: 3</w:t>
      </w:r>
      <w:r w:rsidR="00980559">
        <w:rPr>
          <w:rFonts w:ascii="Arial Narrow" w:hAnsi="Arial Narrow" w:cs="Arial"/>
          <w:b/>
          <w:u w:val="single"/>
        </w:rPr>
        <w:t>1</w:t>
      </w:r>
      <w:r w:rsidRPr="007221B8">
        <w:rPr>
          <w:rFonts w:ascii="Arial Narrow" w:hAnsi="Arial Narrow" w:cs="Arial"/>
          <w:b/>
          <w:u w:val="single"/>
        </w:rPr>
        <w:t xml:space="preserve">. </w:t>
      </w:r>
      <w:r w:rsidR="00980559">
        <w:rPr>
          <w:rFonts w:ascii="Arial Narrow" w:hAnsi="Arial Narrow" w:cs="Arial"/>
          <w:b/>
          <w:u w:val="single"/>
        </w:rPr>
        <w:t>10</w:t>
      </w:r>
      <w:r w:rsidRPr="007221B8">
        <w:rPr>
          <w:rFonts w:ascii="Arial Narrow" w:hAnsi="Arial Narrow" w:cs="Arial"/>
          <w:b/>
          <w:u w:val="single"/>
        </w:rPr>
        <w:t>. 2023</w:t>
      </w:r>
    </w:p>
    <w:p w14:paraId="5991539C" w14:textId="77777777" w:rsidR="00503FBF" w:rsidRPr="007221B8" w:rsidRDefault="00503FBF" w:rsidP="00503FBF">
      <w:pPr>
        <w:rPr>
          <w:rFonts w:ascii="Arial Narrow" w:hAnsi="Arial Narrow"/>
        </w:rPr>
      </w:pPr>
      <w:r w:rsidRPr="007221B8">
        <w:rPr>
          <w:rFonts w:ascii="Arial Narrow" w:hAnsi="Arial Narrow"/>
          <w:b/>
        </w:rPr>
        <w:t xml:space="preserve">                        </w:t>
      </w:r>
    </w:p>
    <w:p w14:paraId="37417DAF" w14:textId="77777777" w:rsidR="00503FBF" w:rsidRPr="007221B8" w:rsidRDefault="00503FBF" w:rsidP="00503FBF">
      <w:pPr>
        <w:jc w:val="both"/>
        <w:rPr>
          <w:rFonts w:ascii="Arial Narrow" w:hAnsi="Arial Narrow"/>
          <w:b/>
        </w:rPr>
      </w:pPr>
    </w:p>
    <w:p w14:paraId="667F7FA2" w14:textId="77777777" w:rsidR="00503FBF" w:rsidRPr="007221B8" w:rsidRDefault="00503FBF" w:rsidP="00881330">
      <w:pPr>
        <w:rPr>
          <w:rFonts w:ascii="Arial Narrow" w:hAnsi="Arial Narrow"/>
        </w:rPr>
      </w:pP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14:paraId="44505A9E" w14:textId="77777777" w:rsidR="00866157" w:rsidRPr="007221B8" w:rsidRDefault="00503FBF" w:rsidP="00C360E8">
      <w:pPr>
        <w:ind w:left="2410" w:hanging="2410"/>
        <w:jc w:val="both"/>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r>
      <w:r w:rsidR="00866157" w:rsidRPr="007221B8">
        <w:rPr>
          <w:rFonts w:ascii="Arial Narrow" w:hAnsi="Arial Narrow"/>
          <w:b/>
        </w:rPr>
        <w:t xml:space="preserve">                      </w:t>
      </w:r>
      <w:r w:rsidR="00204975" w:rsidRPr="007221B8">
        <w:rPr>
          <w:rFonts w:ascii="Arial Narrow" w:hAnsi="Arial Narrow"/>
          <w:b/>
        </w:rPr>
        <w:t xml:space="preserve">    </w:t>
      </w:r>
      <w:r w:rsidR="00866157" w:rsidRPr="007221B8">
        <w:rPr>
          <w:rFonts w:ascii="Arial Narrow" w:hAnsi="Arial Narrow"/>
          <w:b/>
        </w:rPr>
        <w:t xml:space="preserve"> UNIVERZITETNI KLINIČNI CENTER LJUBLJANA</w:t>
      </w:r>
    </w:p>
    <w:p w14:paraId="59B14766" w14:textId="77777777" w:rsidR="00866157" w:rsidRPr="007221B8" w:rsidRDefault="00866157" w:rsidP="00C360E8">
      <w:pPr>
        <w:ind w:left="2410" w:hanging="2410"/>
        <w:jc w:val="both"/>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bCs/>
          <w:iCs/>
        </w:rPr>
        <w:t xml:space="preserve">                       </w:t>
      </w:r>
      <w:r w:rsidR="00204975" w:rsidRPr="007221B8">
        <w:rPr>
          <w:rFonts w:ascii="Arial Narrow" w:hAnsi="Arial Narrow"/>
          <w:b/>
          <w:bCs/>
          <w:iCs/>
        </w:rPr>
        <w:t>g</w:t>
      </w:r>
      <w:r w:rsidRPr="007221B8">
        <w:rPr>
          <w:rFonts w:ascii="Arial Narrow" w:hAnsi="Arial Narrow"/>
          <w:b/>
          <w:bCs/>
          <w:iCs/>
        </w:rPr>
        <w:t>eneraln</w:t>
      </w:r>
      <w:r w:rsidR="003A7193" w:rsidRPr="007221B8">
        <w:rPr>
          <w:rFonts w:ascii="Arial Narrow" w:hAnsi="Arial Narrow"/>
          <w:b/>
          <w:bCs/>
          <w:iCs/>
        </w:rPr>
        <w:t>i</w:t>
      </w:r>
      <w:r w:rsidRPr="007221B8">
        <w:rPr>
          <w:rFonts w:ascii="Arial Narrow" w:hAnsi="Arial Narrow"/>
          <w:b/>
          <w:bCs/>
          <w:iCs/>
        </w:rPr>
        <w:t xml:space="preserve"> direktor</w:t>
      </w:r>
    </w:p>
    <w:p w14:paraId="010CF265" w14:textId="77777777" w:rsidR="00866157" w:rsidRPr="007221B8" w:rsidRDefault="00866157" w:rsidP="00C360E8">
      <w:pPr>
        <w:ind w:left="2410" w:hanging="2410"/>
        <w:jc w:val="both"/>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t xml:space="preserve">                                            </w:t>
      </w:r>
      <w:r w:rsidR="00915E3E" w:rsidRPr="007221B8">
        <w:rPr>
          <w:rFonts w:ascii="Arial Narrow" w:hAnsi="Arial Narrow"/>
          <w:b/>
        </w:rPr>
        <w:t>doc. dr. Marko Jug, dr. med.</w:t>
      </w:r>
    </w:p>
    <w:p w14:paraId="68BBB41A" w14:textId="77777777" w:rsidR="00503FBF" w:rsidRPr="007221B8" w:rsidRDefault="00503FBF" w:rsidP="00866157">
      <w:pPr>
        <w:rPr>
          <w:rFonts w:ascii="Arial Narrow" w:hAnsi="Arial Narrow"/>
          <w:b/>
        </w:rPr>
      </w:pPr>
    </w:p>
    <w:p w14:paraId="03F9381F" w14:textId="77777777" w:rsidR="00F9027D" w:rsidRPr="007221B8" w:rsidRDefault="00F9027D" w:rsidP="00866157">
      <w:pPr>
        <w:rPr>
          <w:rFonts w:ascii="Arial Narrow" w:hAnsi="Arial Narrow"/>
          <w:b/>
        </w:rPr>
      </w:pPr>
    </w:p>
    <w:p w14:paraId="0AEAA0B5" w14:textId="77777777" w:rsidR="00703EC5" w:rsidRPr="007221B8" w:rsidRDefault="00703EC5" w:rsidP="00503FBF">
      <w:pPr>
        <w:tabs>
          <w:tab w:val="left" w:pos="7380"/>
        </w:tabs>
        <w:ind w:right="83"/>
        <w:rPr>
          <w:rFonts w:ascii="Arial Narrow" w:hAnsi="Arial Narrow"/>
        </w:rPr>
      </w:pPr>
    </w:p>
    <w:p w14:paraId="6623F001" w14:textId="77777777" w:rsidR="004E71F2" w:rsidRPr="007221B8" w:rsidRDefault="004E71F2" w:rsidP="004E71F2">
      <w:pPr>
        <w:jc w:val="center"/>
        <w:rPr>
          <w:rFonts w:ascii="Arial Narrow" w:hAnsi="Arial Narrow"/>
          <w:b/>
        </w:rPr>
      </w:pPr>
      <w:r w:rsidRPr="007221B8">
        <w:rPr>
          <w:rFonts w:ascii="Arial Narrow" w:hAnsi="Arial Narrow"/>
          <w:b/>
        </w:rPr>
        <w:t>NAVODILA PONUDNIKOM</w:t>
      </w:r>
    </w:p>
    <w:p w14:paraId="0BBB55AC" w14:textId="77777777" w:rsidR="004E71F2" w:rsidRPr="007221B8" w:rsidRDefault="004E71F2" w:rsidP="004E71F2">
      <w:pPr>
        <w:rPr>
          <w:rFonts w:ascii="Arial Narrow" w:hAnsi="Arial Narrow"/>
        </w:rPr>
      </w:pPr>
    </w:p>
    <w:p w14:paraId="2CD24BE7" w14:textId="77777777" w:rsidR="004E71F2" w:rsidRPr="007221B8" w:rsidRDefault="004E71F2" w:rsidP="00C359B6">
      <w:pPr>
        <w:numPr>
          <w:ilvl w:val="0"/>
          <w:numId w:val="3"/>
        </w:numPr>
        <w:rPr>
          <w:rFonts w:ascii="Arial Narrow" w:hAnsi="Arial Narrow"/>
          <w:b/>
        </w:rPr>
      </w:pPr>
      <w:r w:rsidRPr="007221B8">
        <w:rPr>
          <w:rFonts w:ascii="Arial Narrow" w:hAnsi="Arial Narrow"/>
          <w:b/>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3"/>
      </w:tblGrid>
      <w:tr w:rsidR="004E71F2" w:rsidRPr="007221B8" w14:paraId="47D04AB4" w14:textId="77777777" w:rsidTr="00071716">
        <w:trPr>
          <w:trHeight w:val="20"/>
          <w:jc w:val="center"/>
        </w:trPr>
        <w:tc>
          <w:tcPr>
            <w:tcW w:w="3345" w:type="dxa"/>
            <w:shd w:val="clear" w:color="auto" w:fill="auto"/>
            <w:vAlign w:val="center"/>
          </w:tcPr>
          <w:p w14:paraId="1AB69B09" w14:textId="77777777" w:rsidR="004E71F2" w:rsidRPr="007221B8" w:rsidRDefault="004E71F2" w:rsidP="004E71F2">
            <w:pPr>
              <w:rPr>
                <w:rFonts w:ascii="Arial Narrow" w:hAnsi="Arial Narrow"/>
                <w:b/>
              </w:rPr>
            </w:pPr>
            <w:r w:rsidRPr="007221B8">
              <w:rPr>
                <w:rFonts w:ascii="Arial Narrow" w:hAnsi="Arial Narrow"/>
                <w:b/>
              </w:rPr>
              <w:t>Naročnik</w:t>
            </w:r>
          </w:p>
        </w:tc>
        <w:tc>
          <w:tcPr>
            <w:tcW w:w="6350" w:type="dxa"/>
            <w:shd w:val="clear" w:color="auto" w:fill="auto"/>
            <w:vAlign w:val="center"/>
          </w:tcPr>
          <w:p w14:paraId="6A6671FF"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773039A5"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1020725E"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6A43BC2D" w14:textId="77777777" w:rsidTr="00071716">
        <w:trPr>
          <w:trHeight w:val="20"/>
          <w:jc w:val="center"/>
        </w:trPr>
        <w:tc>
          <w:tcPr>
            <w:tcW w:w="3345" w:type="dxa"/>
            <w:shd w:val="clear" w:color="auto" w:fill="auto"/>
            <w:vAlign w:val="center"/>
          </w:tcPr>
          <w:p w14:paraId="1CCEAAF8"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350" w:type="dxa"/>
            <w:shd w:val="clear" w:color="auto" w:fill="auto"/>
            <w:vAlign w:val="center"/>
          </w:tcPr>
          <w:p w14:paraId="3F819BD3" w14:textId="77777777" w:rsidR="004E71F2" w:rsidRPr="00A51B8F" w:rsidRDefault="00A51B8F" w:rsidP="004E71F2">
            <w:pPr>
              <w:rPr>
                <w:rFonts w:ascii="Arial Narrow" w:hAnsi="Arial Narrow"/>
                <w:highlight w:val="yellow"/>
              </w:rPr>
            </w:pPr>
            <w:r w:rsidRPr="00A51B8F">
              <w:rPr>
                <w:rFonts w:ascii="Arial Narrow" w:hAnsi="Arial Narrow"/>
              </w:rPr>
              <w:t>845080118-048-23</w:t>
            </w:r>
            <w:r w:rsidR="004E71F2" w:rsidRPr="00A51B8F">
              <w:rPr>
                <w:rFonts w:ascii="Arial Narrow" w:hAnsi="Arial Narrow"/>
                <w:highlight w:val="yellow"/>
              </w:rPr>
              <w:fldChar w:fldCharType="begin"/>
            </w:r>
            <w:r w:rsidR="004E71F2" w:rsidRPr="00A51B8F">
              <w:rPr>
                <w:rFonts w:ascii="Arial Narrow" w:hAnsi="Arial Narrow"/>
                <w:highlight w:val="yellow"/>
              </w:rPr>
              <w:instrText xml:space="preserve"> DOCPROPERTY  "MFiles_PGB74579C8501E4D218D93A67D2B1E17D9"  \* MERGEFORMAT </w:instrText>
            </w:r>
            <w:r w:rsidR="004E71F2" w:rsidRPr="00A51B8F">
              <w:rPr>
                <w:rFonts w:ascii="Arial Narrow" w:hAnsi="Arial Narrow"/>
                <w:highlight w:val="yellow"/>
              </w:rPr>
              <w:fldChar w:fldCharType="end"/>
            </w:r>
            <w:r w:rsidR="004E71F2" w:rsidRPr="00A51B8F">
              <w:rPr>
                <w:rFonts w:ascii="Arial Narrow" w:hAnsi="Arial Narrow"/>
                <w:highlight w:val="yellow"/>
              </w:rPr>
              <w:fldChar w:fldCharType="begin"/>
            </w:r>
            <w:r w:rsidR="004E71F2" w:rsidRPr="00A51B8F">
              <w:rPr>
                <w:rFonts w:ascii="Arial Narrow" w:hAnsi="Arial Narrow"/>
                <w:highlight w:val="yellow"/>
              </w:rPr>
              <w:instrText xml:space="preserve"> DOCPROPERTY  "MFiles_P1045"  \* MERGEFORMAT </w:instrText>
            </w:r>
            <w:r w:rsidR="004E71F2" w:rsidRPr="00A51B8F">
              <w:rPr>
                <w:rFonts w:ascii="Arial Narrow" w:hAnsi="Arial Narrow"/>
                <w:highlight w:val="yellow"/>
              </w:rPr>
              <w:fldChar w:fldCharType="end"/>
            </w:r>
          </w:p>
        </w:tc>
      </w:tr>
      <w:tr w:rsidR="004E71F2" w:rsidRPr="007221B8" w14:paraId="40314272" w14:textId="77777777" w:rsidTr="00071716">
        <w:trPr>
          <w:trHeight w:val="20"/>
          <w:jc w:val="center"/>
        </w:trPr>
        <w:tc>
          <w:tcPr>
            <w:tcW w:w="3345" w:type="dxa"/>
            <w:shd w:val="clear" w:color="auto" w:fill="auto"/>
            <w:vAlign w:val="center"/>
          </w:tcPr>
          <w:p w14:paraId="4396F1F9"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350" w:type="dxa"/>
            <w:shd w:val="clear" w:color="auto" w:fill="auto"/>
            <w:vAlign w:val="center"/>
          </w:tcPr>
          <w:p w14:paraId="10CDBF51" w14:textId="77777777" w:rsidR="004E71F2" w:rsidRPr="00CE603F" w:rsidRDefault="00CE603F" w:rsidP="00CE603F">
            <w:pPr>
              <w:rPr>
                <w:rFonts w:ascii="Arial Narrow" w:hAnsi="Arial Narrow"/>
              </w:rPr>
            </w:pPr>
            <w:r w:rsidRPr="00CE603F">
              <w:rPr>
                <w:rFonts w:ascii="Arial Narrow" w:hAnsi="Arial Narrow"/>
              </w:rPr>
              <w:t>NAKUP TUBUSOV, VODIL IN SOND</w:t>
            </w:r>
          </w:p>
        </w:tc>
      </w:tr>
      <w:tr w:rsidR="004E71F2" w:rsidRPr="007221B8" w14:paraId="11C08C3B" w14:textId="77777777" w:rsidTr="00071716">
        <w:trPr>
          <w:trHeight w:val="20"/>
          <w:jc w:val="center"/>
        </w:trPr>
        <w:tc>
          <w:tcPr>
            <w:tcW w:w="3345" w:type="dxa"/>
            <w:shd w:val="clear" w:color="auto" w:fill="auto"/>
            <w:vAlign w:val="center"/>
          </w:tcPr>
          <w:p w14:paraId="3CCED5D9" w14:textId="77777777" w:rsidR="004E71F2" w:rsidRPr="007221B8" w:rsidRDefault="004E71F2" w:rsidP="004E71F2">
            <w:pPr>
              <w:rPr>
                <w:rFonts w:ascii="Arial Narrow" w:hAnsi="Arial Narrow"/>
                <w:b/>
              </w:rPr>
            </w:pPr>
            <w:r w:rsidRPr="007221B8">
              <w:rPr>
                <w:rFonts w:ascii="Arial Narrow" w:hAnsi="Arial Narrow"/>
                <w:b/>
              </w:rPr>
              <w:t>Postopek</w:t>
            </w:r>
          </w:p>
        </w:tc>
        <w:tc>
          <w:tcPr>
            <w:tcW w:w="6350" w:type="dxa"/>
            <w:shd w:val="clear" w:color="auto" w:fill="auto"/>
            <w:vAlign w:val="center"/>
          </w:tcPr>
          <w:p w14:paraId="65EEB5C7" w14:textId="77777777" w:rsidR="004E71F2" w:rsidRPr="007221B8" w:rsidRDefault="004E71F2" w:rsidP="004E71F2">
            <w:pPr>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"MFiles_P1049"  \* MERGEFORMAT </w:instrText>
            </w:r>
            <w:r w:rsidRPr="007221B8">
              <w:rPr>
                <w:rFonts w:ascii="Arial Narrow" w:hAnsi="Arial Narrow"/>
              </w:rPr>
              <w:fldChar w:fldCharType="separate"/>
            </w:r>
            <w:r w:rsidRPr="007221B8">
              <w:rPr>
                <w:rFonts w:ascii="Arial Narrow" w:hAnsi="Arial Narrow"/>
              </w:rPr>
              <w:t>Odprti postopek</w:t>
            </w:r>
            <w:r w:rsidRPr="007221B8">
              <w:rPr>
                <w:rFonts w:ascii="Arial Narrow" w:hAnsi="Arial Narrow"/>
              </w:rPr>
              <w:fldChar w:fldCharType="end"/>
            </w:r>
            <w:r w:rsidR="00094D8B">
              <w:rPr>
                <w:rFonts w:ascii="Arial Narrow" w:hAnsi="Arial Narrow"/>
              </w:rPr>
              <w:t xml:space="preserve"> </w:t>
            </w:r>
          </w:p>
        </w:tc>
      </w:tr>
      <w:tr w:rsidR="002E30B2" w:rsidRPr="007221B8" w14:paraId="49886BA7" w14:textId="77777777" w:rsidTr="00071716">
        <w:trPr>
          <w:trHeight w:val="20"/>
          <w:jc w:val="center"/>
        </w:trPr>
        <w:tc>
          <w:tcPr>
            <w:tcW w:w="3345" w:type="dxa"/>
            <w:shd w:val="clear" w:color="auto" w:fill="auto"/>
            <w:vAlign w:val="center"/>
          </w:tcPr>
          <w:p w14:paraId="22D06D5B" w14:textId="77777777" w:rsidR="002E30B2" w:rsidRPr="007221B8" w:rsidRDefault="002E30B2" w:rsidP="004E71F2">
            <w:pPr>
              <w:rPr>
                <w:rFonts w:ascii="Arial Narrow" w:hAnsi="Arial Narrow"/>
                <w:b/>
              </w:rPr>
            </w:pPr>
            <w:r w:rsidRPr="002E30B2">
              <w:rPr>
                <w:rFonts w:ascii="Arial Narrow" w:hAnsi="Arial Narrow"/>
                <w:b/>
              </w:rPr>
              <w:t>Delitev naročila</w:t>
            </w:r>
            <w:r>
              <w:rPr>
                <w:rFonts w:ascii="Arial Narrow" w:hAnsi="Arial Narrow"/>
                <w:b/>
              </w:rPr>
              <w:t xml:space="preserve"> na sklope</w:t>
            </w:r>
          </w:p>
        </w:tc>
        <w:tc>
          <w:tcPr>
            <w:tcW w:w="6350" w:type="dxa"/>
            <w:shd w:val="clear" w:color="auto" w:fill="auto"/>
            <w:vAlign w:val="center"/>
          </w:tcPr>
          <w:p w14:paraId="30FFFF32" w14:textId="77777777" w:rsidR="002E30B2" w:rsidRPr="002E30B2" w:rsidRDefault="002E30B2" w:rsidP="002E30B2">
            <w:pPr>
              <w:rPr>
                <w:rFonts w:ascii="Arial Narrow" w:hAnsi="Arial Narrow"/>
              </w:rPr>
            </w:pPr>
            <w:r w:rsidRPr="002E30B2">
              <w:rPr>
                <w:rFonts w:ascii="Arial Narrow" w:hAnsi="Arial Narrow"/>
              </w:rPr>
              <w:t>Naročilo se deli na naslednje sklope:</w:t>
            </w:r>
          </w:p>
          <w:p w14:paraId="67EDF169" w14:textId="77777777" w:rsidR="002E30B2" w:rsidRPr="002E30B2" w:rsidRDefault="002E30B2" w:rsidP="002E30B2">
            <w:pPr>
              <w:rPr>
                <w:rFonts w:ascii="Arial Narrow" w:hAnsi="Arial Narrow"/>
              </w:rPr>
            </w:pPr>
            <w:r w:rsidRPr="002E30B2">
              <w:rPr>
                <w:rFonts w:ascii="Arial Narrow" w:hAnsi="Arial Narrow"/>
              </w:rPr>
              <w:t>1.</w:t>
            </w:r>
            <w:r w:rsidRPr="002E30B2">
              <w:rPr>
                <w:rFonts w:ascii="Arial Narrow" w:hAnsi="Arial Narrow"/>
              </w:rPr>
              <w:tab/>
              <w:t>TUBUSI IN VODILA</w:t>
            </w:r>
          </w:p>
          <w:p w14:paraId="2E533797" w14:textId="77777777" w:rsidR="002E30B2" w:rsidRPr="007221B8" w:rsidRDefault="002E30B2" w:rsidP="002E30B2">
            <w:pPr>
              <w:rPr>
                <w:rFonts w:ascii="Arial Narrow" w:hAnsi="Arial Narrow"/>
              </w:rPr>
            </w:pPr>
            <w:r w:rsidRPr="002E30B2">
              <w:rPr>
                <w:rFonts w:ascii="Arial Narrow" w:hAnsi="Arial Narrow"/>
              </w:rPr>
              <w:t>2.</w:t>
            </w:r>
            <w:r w:rsidRPr="002E30B2">
              <w:rPr>
                <w:rFonts w:ascii="Arial Narrow" w:hAnsi="Arial Narrow"/>
              </w:rPr>
              <w:tab/>
              <w:t>SONDE</w:t>
            </w:r>
          </w:p>
        </w:tc>
      </w:tr>
      <w:tr w:rsidR="004E71F2" w:rsidRPr="007221B8" w14:paraId="57264792" w14:textId="77777777" w:rsidTr="00071716">
        <w:trPr>
          <w:trHeight w:val="20"/>
          <w:jc w:val="center"/>
        </w:trPr>
        <w:tc>
          <w:tcPr>
            <w:tcW w:w="3345" w:type="dxa"/>
            <w:shd w:val="clear" w:color="auto" w:fill="auto"/>
            <w:vAlign w:val="center"/>
          </w:tcPr>
          <w:p w14:paraId="1196D0AB" w14:textId="77777777" w:rsidR="004E71F2" w:rsidRPr="007221B8" w:rsidRDefault="004E71F2" w:rsidP="004E71F2">
            <w:pPr>
              <w:rPr>
                <w:rFonts w:ascii="Arial Narrow" w:hAnsi="Arial Narrow"/>
                <w:b/>
              </w:rPr>
            </w:pPr>
            <w:r w:rsidRPr="007221B8">
              <w:rPr>
                <w:rFonts w:ascii="Arial Narrow" w:hAnsi="Arial Narrow"/>
                <w:b/>
              </w:rPr>
              <w:t>Podlaga (člen) po Zakonu o javnem naročanju</w:t>
            </w:r>
          </w:p>
          <w:p w14:paraId="61CFF248" w14:textId="77777777" w:rsidR="004E71F2" w:rsidRPr="007221B8" w:rsidRDefault="004E71F2" w:rsidP="004E71F2">
            <w:pPr>
              <w:rPr>
                <w:rFonts w:ascii="Arial Narrow" w:hAnsi="Arial Narrow"/>
                <w:b/>
              </w:rPr>
            </w:pPr>
            <w:r w:rsidRPr="007221B8">
              <w:rPr>
                <w:rFonts w:ascii="Arial Narrow" w:hAnsi="Arial Narrow"/>
              </w:rPr>
              <w:t>(Uradni list RS, št. 91/2015</w:t>
            </w:r>
            <w:r w:rsidR="00DE4BFD" w:rsidRPr="007221B8">
              <w:rPr>
                <w:rFonts w:ascii="Arial Narrow" w:hAnsi="Arial Narrow"/>
              </w:rPr>
              <w:t xml:space="preserve"> s sprem.</w:t>
            </w:r>
            <w:r w:rsidRPr="007221B8">
              <w:rPr>
                <w:rFonts w:ascii="Arial Narrow" w:hAnsi="Arial Narrow"/>
              </w:rPr>
              <w:t>; v nadaljevanju ZJN-3)</w:t>
            </w:r>
          </w:p>
        </w:tc>
        <w:tc>
          <w:tcPr>
            <w:tcW w:w="6350" w:type="dxa"/>
            <w:tcBorders>
              <w:bottom w:val="single" w:sz="4" w:space="0" w:color="auto"/>
            </w:tcBorders>
            <w:shd w:val="clear" w:color="auto" w:fill="auto"/>
            <w:vAlign w:val="center"/>
          </w:tcPr>
          <w:p w14:paraId="018E9CE9" w14:textId="77777777" w:rsidR="004E71F2" w:rsidRPr="007221B8" w:rsidRDefault="004E71F2" w:rsidP="004E71F2">
            <w:pPr>
              <w:rPr>
                <w:rFonts w:ascii="Arial Narrow" w:hAnsi="Arial Narrow"/>
              </w:rPr>
            </w:pPr>
            <w:r w:rsidRPr="007221B8">
              <w:rPr>
                <w:rFonts w:ascii="Arial Narrow" w:hAnsi="Arial Narrow"/>
              </w:rPr>
              <w:t xml:space="preserve">40. člen in 48. člen </w:t>
            </w:r>
          </w:p>
        </w:tc>
      </w:tr>
      <w:tr w:rsidR="004E71F2" w:rsidRPr="007221B8" w14:paraId="5810307F" w14:textId="77777777" w:rsidTr="0096597F">
        <w:trPr>
          <w:trHeight w:val="2151"/>
          <w:jc w:val="center"/>
        </w:trPr>
        <w:tc>
          <w:tcPr>
            <w:tcW w:w="3345" w:type="dxa"/>
            <w:shd w:val="clear" w:color="auto" w:fill="auto"/>
            <w:vAlign w:val="center"/>
          </w:tcPr>
          <w:p w14:paraId="72949D54" w14:textId="77777777" w:rsidR="004E71F2" w:rsidRPr="007221B8" w:rsidRDefault="004E71F2" w:rsidP="004E71F2">
            <w:pPr>
              <w:rPr>
                <w:rFonts w:ascii="Arial Narrow" w:hAnsi="Arial Narrow"/>
                <w:b/>
              </w:rPr>
            </w:pPr>
            <w:r w:rsidRPr="007221B8">
              <w:rPr>
                <w:rFonts w:ascii="Arial Narrow" w:hAnsi="Arial Narrow"/>
                <w:b/>
              </w:rPr>
              <w:t>Opis (potek) postopka in trajanje naročila</w:t>
            </w:r>
          </w:p>
        </w:tc>
        <w:tc>
          <w:tcPr>
            <w:tcW w:w="6350" w:type="dxa"/>
            <w:shd w:val="clear" w:color="auto" w:fill="auto"/>
            <w:vAlign w:val="center"/>
          </w:tcPr>
          <w:p w14:paraId="4A649D65" w14:textId="0D576AB6" w:rsidR="004E71F2" w:rsidRDefault="004E71F2" w:rsidP="004E71F2">
            <w:pPr>
              <w:jc w:val="both"/>
              <w:rPr>
                <w:rFonts w:ascii="Arial Narrow" w:hAnsi="Arial Narrow"/>
              </w:rPr>
            </w:pPr>
            <w:r w:rsidRPr="007221B8">
              <w:rPr>
                <w:rFonts w:ascii="Arial Narrow" w:hAnsi="Arial Narrow"/>
              </w:rPr>
              <w:t xml:space="preserve">Naročnik bo na podlagi izvedenega postopka sklenil </w:t>
            </w:r>
            <w:r w:rsidR="00952A37" w:rsidRPr="007221B8">
              <w:rPr>
                <w:rFonts w:ascii="Arial Narrow" w:hAnsi="Arial Narrow"/>
              </w:rPr>
              <w:t xml:space="preserve">krovne </w:t>
            </w:r>
            <w:r w:rsidRPr="007221B8">
              <w:rPr>
                <w:rFonts w:ascii="Arial Narrow" w:hAnsi="Arial Narrow"/>
              </w:rPr>
              <w:t xml:space="preserve">okvirne sporazume z </w:t>
            </w:r>
            <w:r w:rsidR="00482757">
              <w:rPr>
                <w:rFonts w:ascii="Arial Narrow" w:hAnsi="Arial Narrow"/>
              </w:rPr>
              <w:t>največ 20 najugodnejšimi dopustnimi ponudniki</w:t>
            </w:r>
            <w:r w:rsidRPr="007221B8">
              <w:rPr>
                <w:rFonts w:ascii="Arial Narrow" w:hAnsi="Arial Narrow"/>
              </w:rPr>
              <w:t xml:space="preserve"> </w:t>
            </w:r>
            <w:r w:rsidR="00CF2B84" w:rsidRPr="007221B8">
              <w:rPr>
                <w:rFonts w:ascii="Arial Narrow" w:hAnsi="Arial Narrow"/>
              </w:rPr>
              <w:t>(ki jim bo priznana usposobljenost v skladu z določili te razpisne dokumentacije)</w:t>
            </w:r>
            <w:r w:rsidR="00482757">
              <w:rPr>
                <w:rFonts w:ascii="Arial Narrow" w:hAnsi="Arial Narrow"/>
              </w:rPr>
              <w:t>, upoštevajoč merila, navedena v točki 7,</w:t>
            </w:r>
            <w:r w:rsidR="00CF2B84" w:rsidRPr="007221B8">
              <w:rPr>
                <w:rFonts w:ascii="Arial Narrow" w:hAnsi="Arial Narrow"/>
              </w:rPr>
              <w:t xml:space="preserve"> </w:t>
            </w:r>
            <w:r w:rsidRPr="007221B8">
              <w:rPr>
                <w:rFonts w:ascii="Arial Narrow" w:hAnsi="Arial Narrow"/>
              </w:rPr>
              <w:t xml:space="preserve">za obdobje </w:t>
            </w:r>
            <w:r w:rsidRPr="007221B8">
              <w:rPr>
                <w:rFonts w:ascii="Arial Narrow" w:hAnsi="Arial Narrow"/>
                <w:b/>
              </w:rPr>
              <w:t>štirih (4) let</w:t>
            </w:r>
            <w:r w:rsidR="00952A37" w:rsidRPr="007221B8">
              <w:rPr>
                <w:rFonts w:ascii="Arial Narrow" w:hAnsi="Arial Narrow"/>
                <w:b/>
              </w:rPr>
              <w:t xml:space="preserve"> od sklenitve posameznega krovnega okvirnega sporazuma</w:t>
            </w:r>
            <w:r w:rsidRPr="007221B8">
              <w:rPr>
                <w:rFonts w:ascii="Arial Narrow" w:hAnsi="Arial Narrow"/>
              </w:rPr>
              <w:t>.</w:t>
            </w:r>
          </w:p>
          <w:p w14:paraId="10F70B87" w14:textId="77777777" w:rsidR="00CE65FC" w:rsidRPr="007221B8" w:rsidRDefault="00CE65FC" w:rsidP="004E71F2">
            <w:pPr>
              <w:jc w:val="both"/>
              <w:rPr>
                <w:rFonts w:ascii="Arial Narrow" w:hAnsi="Arial Narrow"/>
              </w:rPr>
            </w:pPr>
          </w:p>
          <w:p w14:paraId="7081F9BB" w14:textId="77777777" w:rsidR="004E71F2" w:rsidRPr="007221B8" w:rsidRDefault="004E71F2" w:rsidP="004E71F2">
            <w:pPr>
              <w:jc w:val="both"/>
              <w:rPr>
                <w:rFonts w:ascii="Arial Narrow" w:hAnsi="Arial Narrow"/>
              </w:rPr>
            </w:pPr>
            <w:r w:rsidRPr="007221B8">
              <w:rPr>
                <w:rFonts w:ascii="Arial Narrow" w:hAnsi="Arial Narrow"/>
              </w:rPr>
              <w:t xml:space="preserve">Naročnik se </w:t>
            </w:r>
            <w:r w:rsidR="00EA3FE7" w:rsidRPr="007221B8">
              <w:rPr>
                <w:rFonts w:ascii="Arial Narrow" w:hAnsi="Arial Narrow"/>
              </w:rPr>
              <w:t>s posameznim in/ali krovnim</w:t>
            </w:r>
            <w:r w:rsidRPr="007221B8">
              <w:rPr>
                <w:rFonts w:ascii="Arial Narrow" w:hAnsi="Arial Narrow"/>
              </w:rPr>
              <w:t xml:space="preserve"> okvirnim sporazumom ne zavezuje, da bo naročil točno določeno količino blaga, niti točne vrste blaga, saj je le-ta zanj vnaprej objektivno neugotovljiva in je odvisna od dejanskih potreb v času trajanja </w:t>
            </w:r>
            <w:r w:rsidR="00EA3FE7" w:rsidRPr="007221B8">
              <w:rPr>
                <w:rFonts w:ascii="Arial Narrow" w:hAnsi="Arial Narrow"/>
              </w:rPr>
              <w:t xml:space="preserve">posameznega </w:t>
            </w:r>
            <w:r w:rsidRPr="007221B8">
              <w:rPr>
                <w:rFonts w:ascii="Arial Narrow" w:hAnsi="Arial Narrow"/>
              </w:rPr>
              <w:t xml:space="preserve">okvirnega sporazuma. Sami okvirni sporazumi za stranke še ne ustvarjajo finančnih obveznosti. </w:t>
            </w:r>
          </w:p>
          <w:p w14:paraId="455663E8" w14:textId="77777777" w:rsidR="004E71F2" w:rsidRPr="007221B8" w:rsidRDefault="004E71F2" w:rsidP="004E71F2">
            <w:pPr>
              <w:jc w:val="both"/>
              <w:rPr>
                <w:rFonts w:ascii="Arial Narrow" w:hAnsi="Arial Narrow"/>
              </w:rPr>
            </w:pPr>
          </w:p>
          <w:p w14:paraId="1E43A78E" w14:textId="77777777" w:rsidR="004E71F2" w:rsidRPr="007221B8" w:rsidRDefault="004E71F2" w:rsidP="004E71F2">
            <w:pPr>
              <w:jc w:val="both"/>
              <w:rPr>
                <w:rFonts w:ascii="Arial Narrow" w:hAnsi="Arial Narrow"/>
              </w:rPr>
            </w:pPr>
            <w:r w:rsidRPr="007221B8">
              <w:rPr>
                <w:rFonts w:ascii="Arial Narrow" w:hAnsi="Arial Narrow"/>
              </w:rPr>
              <w:t xml:space="preserve">Naročnik bo po sklenitvi </w:t>
            </w:r>
            <w:r w:rsidR="00EA3FE7" w:rsidRPr="007221B8">
              <w:rPr>
                <w:rFonts w:ascii="Arial Narrow" w:hAnsi="Arial Narrow"/>
              </w:rPr>
              <w:t xml:space="preserve">krovnih </w:t>
            </w:r>
            <w:r w:rsidRPr="007221B8">
              <w:rPr>
                <w:rFonts w:ascii="Arial Narrow" w:hAnsi="Arial Narrow"/>
              </w:rPr>
              <w:t>okvirnih sporazumov</w:t>
            </w:r>
            <w:r w:rsidR="00952A37" w:rsidRPr="007221B8">
              <w:rPr>
                <w:rFonts w:ascii="Arial Narrow" w:hAnsi="Arial Narrow"/>
              </w:rPr>
              <w:t>,</w:t>
            </w:r>
            <w:r w:rsidRPr="007221B8">
              <w:rPr>
                <w:rFonts w:ascii="Arial Narrow" w:hAnsi="Arial Narrow"/>
              </w:rPr>
              <w:t xml:space="preserve"> v obdobju veljavnosti </w:t>
            </w:r>
            <w:r w:rsidR="00EA3FE7" w:rsidRPr="007221B8">
              <w:rPr>
                <w:rFonts w:ascii="Arial Narrow" w:hAnsi="Arial Narrow"/>
              </w:rPr>
              <w:t xml:space="preserve">krovnih </w:t>
            </w:r>
            <w:r w:rsidRPr="007221B8">
              <w:rPr>
                <w:rFonts w:ascii="Arial Narrow" w:hAnsi="Arial Narrow"/>
              </w:rPr>
              <w:t>okvirnih sporazumov</w:t>
            </w:r>
            <w:r w:rsidR="00952A37" w:rsidRPr="007221B8">
              <w:rPr>
                <w:rFonts w:ascii="Arial Narrow" w:hAnsi="Arial Narrow"/>
              </w:rPr>
              <w:t>,</w:t>
            </w:r>
            <w:r w:rsidRPr="007221B8">
              <w:rPr>
                <w:rFonts w:ascii="Arial Narrow" w:hAnsi="Arial Narrow"/>
              </w:rPr>
              <w:t xml:space="preserve"> med ponudniki, ki bodo imeli sklenjen krovni okvirni sporazum, odpiral konkurenco – izvajal povpraševanja za blago, ki je predmet</w:t>
            </w:r>
            <w:r w:rsidR="00F26E62" w:rsidRPr="007221B8">
              <w:rPr>
                <w:rFonts w:ascii="Arial Narrow" w:hAnsi="Arial Narrow"/>
              </w:rPr>
              <w:t xml:space="preserve"> </w:t>
            </w:r>
            <w:r w:rsidR="00952A37" w:rsidRPr="007221B8">
              <w:rPr>
                <w:rFonts w:ascii="Arial Narrow" w:hAnsi="Arial Narrow"/>
              </w:rPr>
              <w:t>predmetnega postopka javnega naročanja</w:t>
            </w:r>
            <w:r w:rsidRPr="007221B8">
              <w:rPr>
                <w:rFonts w:ascii="Arial Narrow" w:hAnsi="Arial Narrow"/>
              </w:rPr>
              <w:t>. Povpraševanje se lahko izvede za dobave v določenem  časovnem obdobju, ki bo ob povpraševanju vnaprej definirano (npr. tri mesece, pol leta, leto…..) ali pa za enkratno dobavo (npr. določene količine blaga), kot bo to definirano ob vsakem odpiranju konkurence.</w:t>
            </w:r>
          </w:p>
          <w:p w14:paraId="247FB81F" w14:textId="77777777" w:rsidR="004E71F2" w:rsidRPr="007221B8" w:rsidRDefault="004E71F2" w:rsidP="004E71F2">
            <w:pPr>
              <w:jc w:val="both"/>
              <w:rPr>
                <w:rFonts w:ascii="Arial Narrow" w:hAnsi="Arial Narrow"/>
              </w:rPr>
            </w:pPr>
            <w:r w:rsidRPr="007221B8">
              <w:rPr>
                <w:rFonts w:ascii="Arial Narrow" w:hAnsi="Arial Narrow"/>
              </w:rPr>
              <w:lastRenderedPageBreak/>
              <w:t xml:space="preserve"> </w:t>
            </w:r>
          </w:p>
          <w:p w14:paraId="52C74651" w14:textId="77777777" w:rsidR="004E71F2" w:rsidRPr="007221B8" w:rsidRDefault="004E71F2" w:rsidP="004E71F2">
            <w:pPr>
              <w:jc w:val="both"/>
              <w:rPr>
                <w:rFonts w:ascii="Arial Narrow" w:hAnsi="Arial Narrow"/>
              </w:rPr>
            </w:pPr>
            <w:r w:rsidRPr="007221B8">
              <w:rPr>
                <w:rFonts w:ascii="Arial Narrow" w:hAnsi="Arial Narrow"/>
              </w:rPr>
              <w:t xml:space="preserve">Povpraševanja bodo izvajana skladno z določili </w:t>
            </w:r>
            <w:r w:rsidR="00EA3FE7" w:rsidRPr="007221B8">
              <w:rPr>
                <w:rFonts w:ascii="Arial Narrow" w:hAnsi="Arial Narrow"/>
              </w:rPr>
              <w:t xml:space="preserve">krovnega </w:t>
            </w:r>
            <w:r w:rsidRPr="007221B8">
              <w:rPr>
                <w:rFonts w:ascii="Arial Narrow" w:hAnsi="Arial Narrow"/>
              </w:rPr>
              <w:t>okvirnega sporazuma</w:t>
            </w:r>
            <w:r w:rsidR="00952A37" w:rsidRPr="007221B8">
              <w:rPr>
                <w:rFonts w:ascii="Arial Narrow" w:hAnsi="Arial Narrow"/>
              </w:rPr>
              <w:t xml:space="preserve">, posamezna naročila pa </w:t>
            </w:r>
            <w:r w:rsidRPr="007221B8">
              <w:rPr>
                <w:rFonts w:ascii="Arial Narrow" w:hAnsi="Arial Narrow"/>
              </w:rPr>
              <w:t>bodo</w:t>
            </w:r>
            <w:r w:rsidR="00952A37" w:rsidRPr="007221B8">
              <w:rPr>
                <w:rFonts w:ascii="Arial Narrow" w:hAnsi="Arial Narrow"/>
              </w:rPr>
              <w:t xml:space="preserve"> </w:t>
            </w:r>
            <w:r w:rsidRPr="007221B8">
              <w:rPr>
                <w:rFonts w:ascii="Arial Narrow" w:hAnsi="Arial Narrow"/>
              </w:rPr>
              <w:t>odda</w:t>
            </w:r>
            <w:r w:rsidR="00952A37" w:rsidRPr="007221B8">
              <w:rPr>
                <w:rFonts w:ascii="Arial Narrow" w:hAnsi="Arial Narrow"/>
              </w:rPr>
              <w:t>n</w:t>
            </w:r>
            <w:r w:rsidRPr="007221B8">
              <w:rPr>
                <w:rFonts w:ascii="Arial Narrow" w:hAnsi="Arial Narrow"/>
              </w:rPr>
              <w:t xml:space="preserve">a pod pogoji, določenimi v posameznem povpraševanju. </w:t>
            </w:r>
            <w:r w:rsidR="00952A37" w:rsidRPr="007221B8">
              <w:rPr>
                <w:rFonts w:ascii="Arial Narrow" w:hAnsi="Arial Narrow"/>
              </w:rPr>
              <w:t xml:space="preserve">Naročnik bo vzorec </w:t>
            </w:r>
            <w:r w:rsidR="00EA3FE7" w:rsidRPr="007221B8">
              <w:rPr>
                <w:rFonts w:ascii="Arial Narrow" w:hAnsi="Arial Narrow"/>
              </w:rPr>
              <w:t xml:space="preserve">posameznega krovnega sporazuma oz. </w:t>
            </w:r>
            <w:r w:rsidR="00952A37" w:rsidRPr="007221B8">
              <w:rPr>
                <w:rFonts w:ascii="Arial Narrow" w:hAnsi="Arial Narrow"/>
              </w:rPr>
              <w:t xml:space="preserve">pogodbe, ki je del razpisne dokumentacije, prilagodil glede na vsebino vsakokratnega povpraševanja (trajanje, količina </w:t>
            </w:r>
            <w:proofErr w:type="spellStart"/>
            <w:r w:rsidR="00952A37" w:rsidRPr="007221B8">
              <w:rPr>
                <w:rFonts w:ascii="Arial Narrow" w:hAnsi="Arial Narrow"/>
              </w:rPr>
              <w:t>itd</w:t>
            </w:r>
            <w:proofErr w:type="spellEnd"/>
            <w:r w:rsidR="00952A37" w:rsidRPr="007221B8">
              <w:rPr>
                <w:rFonts w:ascii="Arial Narrow" w:hAnsi="Arial Narrow"/>
              </w:rPr>
              <w:t xml:space="preserve">…). </w:t>
            </w:r>
          </w:p>
          <w:p w14:paraId="41E16F16" w14:textId="77777777" w:rsidR="004E71F2" w:rsidRPr="007221B8" w:rsidRDefault="004E71F2" w:rsidP="004E71F2">
            <w:pPr>
              <w:jc w:val="both"/>
              <w:rPr>
                <w:rFonts w:ascii="Arial Narrow" w:hAnsi="Arial Narrow"/>
              </w:rPr>
            </w:pPr>
          </w:p>
          <w:p w14:paraId="006F7AC9" w14:textId="77777777" w:rsidR="004E71F2" w:rsidRPr="007221B8" w:rsidRDefault="004E71F2" w:rsidP="004E71F2">
            <w:pPr>
              <w:jc w:val="both"/>
              <w:rPr>
                <w:rFonts w:ascii="Arial Narrow" w:hAnsi="Arial Narrow"/>
              </w:rPr>
            </w:pPr>
            <w:r w:rsidRPr="007221B8">
              <w:rPr>
                <w:rFonts w:ascii="Arial Narrow" w:hAnsi="Arial Narrow"/>
              </w:rPr>
              <w:t xml:space="preserve">Naročnik bo konkurence odpiral na Portalu UKC Ljubljana, na spletnem naslovu </w:t>
            </w:r>
          </w:p>
          <w:p w14:paraId="4FC611B0" w14:textId="77777777" w:rsidR="004E71F2" w:rsidRPr="007221B8" w:rsidRDefault="004967B7" w:rsidP="004E71F2">
            <w:pPr>
              <w:jc w:val="both"/>
              <w:rPr>
                <w:rFonts w:ascii="Arial Narrow" w:hAnsi="Arial Narrow"/>
              </w:rPr>
            </w:pPr>
            <w:hyperlink r:id="rId10" w:history="1">
              <w:r w:rsidR="004E71F2" w:rsidRPr="007221B8">
                <w:rPr>
                  <w:rStyle w:val="Hiperpovezava"/>
                  <w:rFonts w:ascii="Arial Narrow" w:hAnsi="Arial Narrow"/>
                </w:rPr>
                <w:t>https://narocila.kclj.si/frk/podporaNarocanju</w:t>
              </w:r>
            </w:hyperlink>
          </w:p>
          <w:p w14:paraId="7CA16E44" w14:textId="77777777" w:rsidR="004E71F2" w:rsidRPr="007221B8" w:rsidRDefault="004E71F2" w:rsidP="004E71F2">
            <w:pPr>
              <w:jc w:val="both"/>
              <w:rPr>
                <w:rFonts w:ascii="Arial Narrow" w:hAnsi="Arial Narrow"/>
              </w:rPr>
            </w:pPr>
            <w:r w:rsidRPr="007221B8">
              <w:rPr>
                <w:rFonts w:ascii="Arial Narrow" w:hAnsi="Arial Narrow"/>
              </w:rPr>
              <w:t>Navodila za dostop do Portala UKC Ljubljana, skupaj z uporabniškim imenom in geslom, bo naročnik posredoval ponudnikom, s katerimi bo sklenil krovni okvirni sporazum.</w:t>
            </w:r>
          </w:p>
        </w:tc>
      </w:tr>
      <w:tr w:rsidR="004E71F2" w:rsidRPr="007221B8" w14:paraId="198C32E9" w14:textId="77777777" w:rsidTr="00071716">
        <w:trPr>
          <w:trHeight w:val="20"/>
          <w:jc w:val="center"/>
        </w:trPr>
        <w:tc>
          <w:tcPr>
            <w:tcW w:w="9698" w:type="dxa"/>
            <w:gridSpan w:val="2"/>
            <w:tcBorders>
              <w:bottom w:val="single" w:sz="4" w:space="0" w:color="auto"/>
            </w:tcBorders>
            <w:shd w:val="clear" w:color="auto" w:fill="auto"/>
            <w:vAlign w:val="center"/>
          </w:tcPr>
          <w:p w14:paraId="0021537B" w14:textId="77777777" w:rsidR="004E71F2" w:rsidRPr="007221B8" w:rsidRDefault="004E71F2" w:rsidP="004E71F2">
            <w:pPr>
              <w:jc w:val="center"/>
              <w:rPr>
                <w:rFonts w:ascii="Arial Narrow" w:hAnsi="Arial Narrow"/>
              </w:rPr>
            </w:pPr>
            <w:r w:rsidRPr="007221B8">
              <w:rPr>
                <w:rFonts w:ascii="Arial Narrow" w:hAnsi="Arial Narrow"/>
              </w:rPr>
              <w:lastRenderedPageBreak/>
              <w:t>Finančno zavarovanje resnosti ponudbe ni zahtevano.</w:t>
            </w:r>
          </w:p>
        </w:tc>
      </w:tr>
    </w:tbl>
    <w:p w14:paraId="3289C1FB" w14:textId="77777777" w:rsidR="004E71F2" w:rsidRPr="007221B8" w:rsidRDefault="004E71F2" w:rsidP="004E71F2">
      <w:pPr>
        <w:rPr>
          <w:rFonts w:ascii="Arial Narrow" w:hAnsi="Arial Narrow"/>
          <w:b/>
        </w:rPr>
      </w:pPr>
    </w:p>
    <w:p w14:paraId="69E377E7" w14:textId="77777777" w:rsidR="00C63F94" w:rsidRPr="007221B8" w:rsidRDefault="00C63F94" w:rsidP="004E71F2">
      <w:pPr>
        <w:rPr>
          <w:rFonts w:ascii="Arial Narrow" w:hAnsi="Arial Narrow"/>
          <w:b/>
        </w:rPr>
      </w:pPr>
    </w:p>
    <w:p w14:paraId="567BD466" w14:textId="77777777" w:rsidR="004E71F2" w:rsidRPr="007221B8" w:rsidRDefault="004E71F2" w:rsidP="00C359B6">
      <w:pPr>
        <w:numPr>
          <w:ilvl w:val="0"/>
          <w:numId w:val="3"/>
        </w:numPr>
        <w:rPr>
          <w:rFonts w:ascii="Arial Narrow" w:hAnsi="Arial Narrow"/>
          <w:b/>
        </w:rPr>
      </w:pPr>
      <w:r w:rsidRPr="007221B8">
        <w:rPr>
          <w:rFonts w:ascii="Arial Narrow" w:hAnsi="Arial Narrow"/>
          <w:b/>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4E71F2" w:rsidRPr="007221B8" w14:paraId="222ADA1B" w14:textId="77777777" w:rsidTr="00071716">
        <w:trPr>
          <w:trHeight w:val="20"/>
          <w:jc w:val="center"/>
        </w:trPr>
        <w:tc>
          <w:tcPr>
            <w:tcW w:w="9697" w:type="dxa"/>
            <w:gridSpan w:val="3"/>
            <w:tcBorders>
              <w:bottom w:val="single" w:sz="4" w:space="0" w:color="auto"/>
            </w:tcBorders>
            <w:shd w:val="clear" w:color="auto" w:fill="auto"/>
            <w:vAlign w:val="center"/>
          </w:tcPr>
          <w:p w14:paraId="67903414" w14:textId="77777777" w:rsidR="004E71F2" w:rsidRPr="007221B8" w:rsidRDefault="004E71F2" w:rsidP="004E71F2">
            <w:pPr>
              <w:jc w:val="both"/>
              <w:rPr>
                <w:rFonts w:ascii="Arial Narrow" w:hAnsi="Arial Narrow"/>
                <w:b/>
              </w:rPr>
            </w:pPr>
            <w:r w:rsidRPr="007221B8">
              <w:rPr>
                <w:rFonts w:ascii="Arial Narrow" w:hAnsi="Arial Narrow"/>
                <w:b/>
              </w:rPr>
              <w:t>Dokumentacijo v zvezi z oddajo javnega naročila sestavljajo spodaj navedeni obrazci</w:t>
            </w:r>
          </w:p>
        </w:tc>
      </w:tr>
      <w:tr w:rsidR="004E71F2" w:rsidRPr="007221B8" w14:paraId="643A6350" w14:textId="77777777" w:rsidTr="00071716">
        <w:trPr>
          <w:trHeight w:val="20"/>
          <w:jc w:val="center"/>
        </w:trPr>
        <w:tc>
          <w:tcPr>
            <w:tcW w:w="9697" w:type="dxa"/>
            <w:gridSpan w:val="3"/>
            <w:tcBorders>
              <w:bottom w:val="single" w:sz="4" w:space="0" w:color="auto"/>
            </w:tcBorders>
            <w:shd w:val="clear" w:color="auto" w:fill="auto"/>
            <w:vAlign w:val="center"/>
          </w:tcPr>
          <w:p w14:paraId="60FDF46E"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Navodila ponudnikom;</w:t>
            </w:r>
          </w:p>
          <w:p w14:paraId="099709C3"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ESPD;</w:t>
            </w:r>
          </w:p>
          <w:p w14:paraId="025E439A" w14:textId="77777777" w:rsidR="004E71F2" w:rsidRPr="007221B8" w:rsidRDefault="004E71F2" w:rsidP="00EA3FE7">
            <w:pPr>
              <w:numPr>
                <w:ilvl w:val="0"/>
                <w:numId w:val="4"/>
              </w:numPr>
              <w:spacing w:after="120"/>
              <w:jc w:val="both"/>
              <w:rPr>
                <w:rFonts w:ascii="Arial Narrow" w:hAnsi="Arial Narrow"/>
              </w:rPr>
            </w:pPr>
            <w:r w:rsidRPr="007221B8">
              <w:rPr>
                <w:rFonts w:ascii="Arial Narrow" w:hAnsi="Arial Narrow"/>
              </w:rPr>
              <w:t>Vzorec pogodbe – Krovni okvirni sporazum;</w:t>
            </w:r>
          </w:p>
          <w:p w14:paraId="7554228A" w14:textId="77777777" w:rsidR="00EA3FE7" w:rsidRPr="007221B8" w:rsidRDefault="00EA3FE7" w:rsidP="00EA3FE7">
            <w:pPr>
              <w:numPr>
                <w:ilvl w:val="0"/>
                <w:numId w:val="4"/>
              </w:numPr>
              <w:spacing w:after="120"/>
              <w:jc w:val="both"/>
              <w:rPr>
                <w:rFonts w:ascii="Arial Narrow" w:hAnsi="Arial Narrow"/>
              </w:rPr>
            </w:pPr>
            <w:r w:rsidRPr="007221B8">
              <w:rPr>
                <w:rFonts w:ascii="Arial Narrow" w:hAnsi="Arial Narrow"/>
              </w:rPr>
              <w:t>Vzorec pogodbe – Posamezen okvirni sporazum;</w:t>
            </w:r>
          </w:p>
          <w:p w14:paraId="37BDFFCC" w14:textId="77777777" w:rsidR="004E71F2" w:rsidRPr="007221B8" w:rsidRDefault="003A7193" w:rsidP="00C359B6">
            <w:pPr>
              <w:numPr>
                <w:ilvl w:val="0"/>
                <w:numId w:val="4"/>
              </w:numPr>
              <w:spacing w:after="120"/>
              <w:jc w:val="both"/>
              <w:rPr>
                <w:rFonts w:ascii="Arial Narrow" w:hAnsi="Arial Narrow"/>
              </w:rPr>
            </w:pPr>
            <w:r w:rsidRPr="007221B8">
              <w:rPr>
                <w:rFonts w:ascii="Arial Narrow" w:hAnsi="Arial Narrow"/>
              </w:rPr>
              <w:t>P</w:t>
            </w:r>
            <w:r w:rsidR="008876AE" w:rsidRPr="007221B8">
              <w:rPr>
                <w:rFonts w:ascii="Arial Narrow" w:hAnsi="Arial Narrow"/>
              </w:rPr>
              <w:t>onudba</w:t>
            </w:r>
            <w:r w:rsidR="004E71F2" w:rsidRPr="007221B8">
              <w:rPr>
                <w:rFonts w:ascii="Arial Narrow" w:hAnsi="Arial Narrow"/>
              </w:rPr>
              <w:t>;</w:t>
            </w:r>
          </w:p>
          <w:p w14:paraId="0F0B02AA"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Zahtevek za podatke iz kazenske evidence;</w:t>
            </w:r>
          </w:p>
          <w:p w14:paraId="3471E729" w14:textId="77777777" w:rsidR="00A3263F" w:rsidRPr="00A3263F" w:rsidRDefault="004E71F2" w:rsidP="00A3263F">
            <w:pPr>
              <w:numPr>
                <w:ilvl w:val="0"/>
                <w:numId w:val="4"/>
              </w:numPr>
              <w:spacing w:after="120"/>
              <w:jc w:val="both"/>
              <w:rPr>
                <w:rFonts w:ascii="Arial Narrow" w:hAnsi="Arial Narrow"/>
              </w:rPr>
            </w:pPr>
            <w:r w:rsidRPr="007221B8">
              <w:rPr>
                <w:rFonts w:ascii="Arial Narrow" w:hAnsi="Arial Narrow"/>
              </w:rPr>
              <w:t>Izjava/podatki o udeležbi fizičnih in pravnih oseb v lastništvu ponudnika;</w:t>
            </w:r>
          </w:p>
          <w:p w14:paraId="10BDDA9A" w14:textId="77777777" w:rsidR="00ED1CD2" w:rsidRPr="007221B8" w:rsidRDefault="004E71F2" w:rsidP="00C359B6">
            <w:pPr>
              <w:numPr>
                <w:ilvl w:val="0"/>
                <w:numId w:val="4"/>
              </w:numPr>
              <w:jc w:val="both"/>
              <w:rPr>
                <w:rFonts w:ascii="Arial Narrow" w:hAnsi="Arial Narrow"/>
              </w:rPr>
            </w:pPr>
            <w:r w:rsidRPr="007221B8">
              <w:rPr>
                <w:rFonts w:ascii="Arial Narrow" w:hAnsi="Arial Narrow"/>
              </w:rPr>
              <w:t>Sestavni del dokumentacije v zvezi z oddajo javnega naročila so tudi vse morebitne spremembe, dopolnitve, popravki dokumentacije ter dodatna pojasnila</w:t>
            </w:r>
            <w:r w:rsidR="00F65E5B" w:rsidRPr="007221B8">
              <w:rPr>
                <w:rFonts w:ascii="Arial Narrow" w:hAnsi="Arial Narrow"/>
              </w:rPr>
              <w:t xml:space="preserve"> in določbe vsakokratnega povpraševanja</w:t>
            </w:r>
            <w:r w:rsidR="007D5B6F" w:rsidRPr="007221B8">
              <w:rPr>
                <w:rFonts w:ascii="Arial Narrow" w:hAnsi="Arial Narrow"/>
              </w:rPr>
              <w:t xml:space="preserve"> oziroma dokumentacije v zvezi z oddajo posameznega javnega naročila</w:t>
            </w:r>
            <w:r w:rsidR="00ED1CD2" w:rsidRPr="007221B8">
              <w:rPr>
                <w:rFonts w:ascii="Arial Narrow" w:hAnsi="Arial Narrow"/>
              </w:rPr>
              <w:t>;</w:t>
            </w:r>
          </w:p>
          <w:p w14:paraId="5E77FD17" w14:textId="77777777" w:rsidR="00ED1CD2" w:rsidRPr="007221B8" w:rsidRDefault="00ED1CD2" w:rsidP="003A7193">
            <w:pPr>
              <w:ind w:left="357"/>
              <w:jc w:val="both"/>
              <w:rPr>
                <w:rFonts w:ascii="Arial Narrow" w:hAnsi="Arial Narrow"/>
              </w:rPr>
            </w:pPr>
          </w:p>
          <w:p w14:paraId="3C354F92" w14:textId="77777777" w:rsidR="004E71F2" w:rsidRPr="007221B8" w:rsidRDefault="00ED1CD2" w:rsidP="00C359B6">
            <w:pPr>
              <w:numPr>
                <w:ilvl w:val="0"/>
                <w:numId w:val="4"/>
              </w:numPr>
              <w:jc w:val="both"/>
              <w:rPr>
                <w:rFonts w:ascii="Arial Narrow" w:hAnsi="Arial Narrow"/>
              </w:rPr>
            </w:pPr>
            <w:r w:rsidRPr="007221B8">
              <w:rPr>
                <w:rFonts w:ascii="Arial Narrow" w:hAnsi="Arial Narrow"/>
              </w:rPr>
              <w:t>Navodila za uporabo informacijskega sistema za uporabo funkcionalnosti elektronske oddaje ponudb e-JN</w:t>
            </w:r>
            <w:r w:rsidR="004E71F2" w:rsidRPr="007221B8">
              <w:rPr>
                <w:rFonts w:ascii="Arial Narrow" w:hAnsi="Arial Narrow"/>
              </w:rPr>
              <w:t>.</w:t>
            </w:r>
          </w:p>
        </w:tc>
      </w:tr>
      <w:tr w:rsidR="004E71F2" w:rsidRPr="007221B8" w14:paraId="4DEA9CF3" w14:textId="77777777" w:rsidTr="00071716">
        <w:trPr>
          <w:trHeight w:val="20"/>
          <w:jc w:val="center"/>
        </w:trPr>
        <w:tc>
          <w:tcPr>
            <w:tcW w:w="9697" w:type="dxa"/>
            <w:gridSpan w:val="3"/>
            <w:tcBorders>
              <w:bottom w:val="single" w:sz="4" w:space="0" w:color="auto"/>
            </w:tcBorders>
            <w:shd w:val="clear" w:color="auto" w:fill="auto"/>
            <w:vAlign w:val="center"/>
          </w:tcPr>
          <w:p w14:paraId="2F00D4A5" w14:textId="77777777" w:rsidR="004E71F2" w:rsidRPr="007221B8" w:rsidRDefault="004E71F2" w:rsidP="004E71F2">
            <w:pPr>
              <w:rPr>
                <w:rFonts w:ascii="Arial Narrow" w:hAnsi="Arial Narrow"/>
                <w:b/>
              </w:rPr>
            </w:pPr>
            <w:r w:rsidRPr="007221B8">
              <w:rPr>
                <w:rFonts w:ascii="Arial Narrow" w:hAnsi="Arial Narrow"/>
                <w:b/>
              </w:rPr>
              <w:t xml:space="preserve">Pridobitev dokumentacije v zvezi z oddajo </w:t>
            </w:r>
            <w:r w:rsidR="007D5B6F" w:rsidRPr="007221B8">
              <w:rPr>
                <w:rFonts w:ascii="Arial Narrow" w:hAnsi="Arial Narrow"/>
                <w:b/>
              </w:rPr>
              <w:t xml:space="preserve">posameznega </w:t>
            </w:r>
            <w:r w:rsidRPr="007221B8">
              <w:rPr>
                <w:rFonts w:ascii="Arial Narrow" w:hAnsi="Arial Narrow"/>
                <w:b/>
              </w:rPr>
              <w:t>javnega naročila</w:t>
            </w:r>
          </w:p>
        </w:tc>
      </w:tr>
      <w:tr w:rsidR="004E71F2" w:rsidRPr="007221B8" w14:paraId="7FC0107E" w14:textId="77777777" w:rsidTr="00071716">
        <w:trPr>
          <w:trHeight w:val="20"/>
          <w:jc w:val="center"/>
        </w:trPr>
        <w:tc>
          <w:tcPr>
            <w:tcW w:w="4848" w:type="dxa"/>
            <w:gridSpan w:val="2"/>
            <w:tcBorders>
              <w:bottom w:val="single" w:sz="4" w:space="0" w:color="auto"/>
            </w:tcBorders>
            <w:shd w:val="clear" w:color="auto" w:fill="auto"/>
            <w:vAlign w:val="center"/>
          </w:tcPr>
          <w:p w14:paraId="3C93FC68" w14:textId="77777777" w:rsidR="004E71F2" w:rsidRPr="007221B8" w:rsidRDefault="004E71F2" w:rsidP="004E71F2">
            <w:pPr>
              <w:rPr>
                <w:rFonts w:ascii="Arial Narrow" w:hAnsi="Arial Narrow"/>
              </w:rPr>
            </w:pPr>
            <w:r w:rsidRPr="007221B8">
              <w:rPr>
                <w:rFonts w:ascii="Arial Narrow" w:hAnsi="Arial Narrow"/>
              </w:rPr>
              <w:t xml:space="preserve">Dokumentacija v zvezi z oddajo posameznega javnega naročila </w:t>
            </w:r>
            <w:r w:rsidR="007D5B6F" w:rsidRPr="007221B8">
              <w:rPr>
                <w:rFonts w:ascii="Arial Narrow" w:hAnsi="Arial Narrow"/>
              </w:rPr>
              <w:t>bo</w:t>
            </w:r>
            <w:r w:rsidRPr="007221B8">
              <w:rPr>
                <w:rFonts w:ascii="Arial Narrow" w:hAnsi="Arial Narrow"/>
              </w:rPr>
              <w:t xml:space="preserve"> na voljo na internetnem naslovu:</w:t>
            </w:r>
          </w:p>
        </w:tc>
        <w:tc>
          <w:tcPr>
            <w:tcW w:w="4849" w:type="dxa"/>
            <w:tcBorders>
              <w:bottom w:val="single" w:sz="4" w:space="0" w:color="auto"/>
            </w:tcBorders>
            <w:shd w:val="clear" w:color="auto" w:fill="auto"/>
            <w:vAlign w:val="center"/>
          </w:tcPr>
          <w:p w14:paraId="1446EB5D" w14:textId="77777777" w:rsidR="004E71F2" w:rsidRPr="007221B8" w:rsidRDefault="004E71F2" w:rsidP="004E71F2">
            <w:pPr>
              <w:rPr>
                <w:rFonts w:ascii="Arial Narrow" w:hAnsi="Arial Narrow"/>
              </w:rPr>
            </w:pPr>
            <w:r w:rsidRPr="007221B8">
              <w:rPr>
                <w:rFonts w:ascii="Arial Narrow" w:hAnsi="Arial Narrow"/>
              </w:rPr>
              <w:t>https://narocila.kclj.si/frk/podporaNarocanju</w:t>
            </w:r>
          </w:p>
        </w:tc>
      </w:tr>
      <w:tr w:rsidR="004E71F2" w:rsidRPr="007221B8" w14:paraId="4A8E256F" w14:textId="77777777" w:rsidTr="00071716">
        <w:trPr>
          <w:trHeight w:val="20"/>
          <w:jc w:val="center"/>
        </w:trPr>
        <w:tc>
          <w:tcPr>
            <w:tcW w:w="4848" w:type="dxa"/>
            <w:gridSpan w:val="2"/>
            <w:tcBorders>
              <w:bottom w:val="single" w:sz="4" w:space="0" w:color="auto"/>
            </w:tcBorders>
            <w:shd w:val="clear" w:color="auto" w:fill="auto"/>
            <w:vAlign w:val="center"/>
          </w:tcPr>
          <w:p w14:paraId="0645BD72" w14:textId="77777777" w:rsidR="004E71F2" w:rsidRPr="007221B8" w:rsidRDefault="004E71F2" w:rsidP="004E71F2">
            <w:pPr>
              <w:rPr>
                <w:rFonts w:ascii="Arial Narrow" w:hAnsi="Arial Narrow"/>
              </w:rPr>
            </w:pPr>
            <w:r w:rsidRPr="007221B8">
              <w:rPr>
                <w:rFonts w:ascii="Arial Narrow" w:hAnsi="Arial Narrow"/>
              </w:rPr>
              <w:lastRenderedPageBreak/>
              <w:t>Dokumentacija</w:t>
            </w:r>
          </w:p>
        </w:tc>
        <w:tc>
          <w:tcPr>
            <w:tcW w:w="4849" w:type="dxa"/>
            <w:tcBorders>
              <w:bottom w:val="single" w:sz="4" w:space="0" w:color="auto"/>
            </w:tcBorders>
            <w:shd w:val="clear" w:color="auto" w:fill="auto"/>
            <w:vAlign w:val="center"/>
          </w:tcPr>
          <w:p w14:paraId="3C8161B5" w14:textId="77777777" w:rsidR="004E71F2" w:rsidRPr="007221B8" w:rsidRDefault="004E71F2" w:rsidP="004E71F2">
            <w:pPr>
              <w:rPr>
                <w:rFonts w:ascii="Arial Narrow" w:hAnsi="Arial Narrow"/>
              </w:rPr>
            </w:pPr>
            <w:r w:rsidRPr="007221B8">
              <w:rPr>
                <w:rFonts w:ascii="Arial Narrow" w:hAnsi="Arial Narrow"/>
              </w:rPr>
              <w:t>Dokumentacija je na voljo brezplačno.</w:t>
            </w:r>
          </w:p>
        </w:tc>
      </w:tr>
      <w:tr w:rsidR="004E71F2" w:rsidRPr="007221B8" w14:paraId="6C36E941" w14:textId="77777777" w:rsidTr="00071716">
        <w:trPr>
          <w:trHeight w:val="20"/>
          <w:jc w:val="center"/>
        </w:trPr>
        <w:tc>
          <w:tcPr>
            <w:tcW w:w="9697" w:type="dxa"/>
            <w:gridSpan w:val="3"/>
            <w:shd w:val="clear" w:color="auto" w:fill="auto"/>
            <w:vAlign w:val="center"/>
          </w:tcPr>
          <w:p w14:paraId="4A3EF482" w14:textId="77777777" w:rsidR="004E71F2" w:rsidRPr="007221B8" w:rsidRDefault="004E71F2" w:rsidP="004E71F2">
            <w:pPr>
              <w:rPr>
                <w:rFonts w:ascii="Arial Narrow" w:hAnsi="Arial Narrow"/>
                <w:b/>
              </w:rPr>
            </w:pPr>
            <w:r w:rsidRPr="007221B8">
              <w:rPr>
                <w:rFonts w:ascii="Arial Narrow" w:hAnsi="Arial Narrow"/>
                <w:b/>
              </w:rPr>
              <w:t>Dodatna pojasnila</w:t>
            </w:r>
          </w:p>
        </w:tc>
      </w:tr>
      <w:tr w:rsidR="004E71F2" w:rsidRPr="007221B8" w14:paraId="51C0639C" w14:textId="77777777" w:rsidTr="00071716">
        <w:trPr>
          <w:trHeight w:val="20"/>
          <w:jc w:val="center"/>
        </w:trPr>
        <w:tc>
          <w:tcPr>
            <w:tcW w:w="3404" w:type="dxa"/>
            <w:tcBorders>
              <w:bottom w:val="single" w:sz="4" w:space="0" w:color="auto"/>
            </w:tcBorders>
            <w:shd w:val="clear" w:color="auto" w:fill="auto"/>
            <w:vAlign w:val="center"/>
          </w:tcPr>
          <w:p w14:paraId="119F4E23" w14:textId="77777777" w:rsidR="004E71F2" w:rsidRPr="007221B8" w:rsidRDefault="004E71F2" w:rsidP="004E71F2">
            <w:pPr>
              <w:rPr>
                <w:rFonts w:ascii="Arial Narrow" w:hAnsi="Arial Narrow"/>
              </w:rPr>
            </w:pPr>
            <w:r w:rsidRPr="007221B8">
              <w:rPr>
                <w:rFonts w:ascii="Arial Narrow" w:hAnsi="Arial Narrow"/>
              </w:rPr>
              <w:t>Kontaktni podatki za dodatna pojasnila</w:t>
            </w:r>
          </w:p>
        </w:tc>
        <w:tc>
          <w:tcPr>
            <w:tcW w:w="6293" w:type="dxa"/>
            <w:gridSpan w:val="2"/>
            <w:tcBorders>
              <w:bottom w:val="single" w:sz="4" w:space="0" w:color="auto"/>
            </w:tcBorders>
            <w:shd w:val="clear" w:color="auto" w:fill="auto"/>
            <w:vAlign w:val="center"/>
          </w:tcPr>
          <w:p w14:paraId="2785615E"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Ponudniki lahko zastavljajo vprašanja preko </w:t>
            </w:r>
            <w:r w:rsidR="007D5B6F" w:rsidRPr="007221B8">
              <w:rPr>
                <w:rFonts w:ascii="Arial Narrow" w:hAnsi="Arial Narrow"/>
              </w:rPr>
              <w:t>p</w:t>
            </w:r>
            <w:r w:rsidRPr="007221B8">
              <w:rPr>
                <w:rFonts w:ascii="Arial Narrow" w:hAnsi="Arial Narrow"/>
              </w:rPr>
              <w:t xml:space="preserve">ortala javnih naročil </w:t>
            </w:r>
            <w:hyperlink r:id="rId11" w:history="1">
              <w:r w:rsidRPr="007221B8">
                <w:rPr>
                  <w:rStyle w:val="Hiperpovezava"/>
                  <w:rFonts w:ascii="Arial Narrow" w:hAnsi="Arial Narrow"/>
                </w:rPr>
                <w:t>www.enarocanje.si</w:t>
              </w:r>
            </w:hyperlink>
            <w:r w:rsidRPr="007221B8">
              <w:rPr>
                <w:rFonts w:ascii="Arial Narrow" w:hAnsi="Arial Narrow"/>
              </w:rPr>
              <w:t xml:space="preserve"> pri objavi predmetnega javnega naročila.</w:t>
            </w:r>
          </w:p>
          <w:p w14:paraId="42F52605" w14:textId="77777777" w:rsidR="004E71F2" w:rsidRPr="007221B8" w:rsidRDefault="004E71F2" w:rsidP="004E71F2">
            <w:pPr>
              <w:jc w:val="both"/>
              <w:rPr>
                <w:rFonts w:ascii="Arial Narrow" w:hAnsi="Arial Narrow"/>
              </w:rPr>
            </w:pPr>
            <w:r w:rsidRPr="007221B8">
              <w:rPr>
                <w:rFonts w:ascii="Arial Narrow" w:hAnsi="Arial Narrow"/>
              </w:rPr>
              <w:t>Naročnik se ne zavezuje, da bo odgovarjal na vprašanja, ki ne bodo zastavljena na zgornji način.</w:t>
            </w:r>
          </w:p>
        </w:tc>
      </w:tr>
      <w:tr w:rsidR="004E71F2" w:rsidRPr="007221B8" w14:paraId="6B301913" w14:textId="77777777" w:rsidTr="00071716">
        <w:trPr>
          <w:trHeight w:val="20"/>
          <w:jc w:val="center"/>
        </w:trPr>
        <w:tc>
          <w:tcPr>
            <w:tcW w:w="3404" w:type="dxa"/>
            <w:shd w:val="clear" w:color="auto" w:fill="auto"/>
            <w:vAlign w:val="center"/>
          </w:tcPr>
          <w:p w14:paraId="5CBA30AF" w14:textId="77777777" w:rsidR="004E71F2" w:rsidRPr="007221B8" w:rsidRDefault="004E71F2" w:rsidP="004E71F2">
            <w:pPr>
              <w:rPr>
                <w:rFonts w:ascii="Arial Narrow" w:hAnsi="Arial Narrow"/>
              </w:rPr>
            </w:pPr>
            <w:r w:rsidRPr="007221B8">
              <w:rPr>
                <w:rFonts w:ascii="Arial Narrow" w:hAnsi="Arial Narrow"/>
              </w:rPr>
              <w:t>Rok za postavitev vprašanj</w:t>
            </w:r>
          </w:p>
        </w:tc>
        <w:tc>
          <w:tcPr>
            <w:tcW w:w="6293" w:type="dxa"/>
            <w:gridSpan w:val="2"/>
            <w:shd w:val="clear" w:color="auto" w:fill="auto"/>
            <w:vAlign w:val="center"/>
          </w:tcPr>
          <w:p w14:paraId="6DEAA1AF" w14:textId="75054A07" w:rsidR="004E71F2" w:rsidRPr="007221B8" w:rsidRDefault="004E71F2" w:rsidP="004E71F2">
            <w:pPr>
              <w:pStyle w:val="Golobesedilo"/>
              <w:rPr>
                <w:rFonts w:ascii="Arial Narrow" w:hAnsi="Arial Narrow"/>
                <w:sz w:val="24"/>
                <w:szCs w:val="24"/>
              </w:rPr>
            </w:pPr>
            <w:r w:rsidRPr="007221B8">
              <w:rPr>
                <w:rFonts w:ascii="Arial Narrow" w:hAnsi="Arial Narrow"/>
                <w:b/>
                <w:noProof/>
                <w:sz w:val="24"/>
                <w:szCs w:val="24"/>
              </w:rPr>
              <w:fldChar w:fldCharType="begin"/>
            </w:r>
            <w:r w:rsidRPr="007221B8">
              <w:rPr>
                <w:rFonts w:ascii="Arial Narrow" w:hAnsi="Arial Narrow"/>
                <w:b/>
                <w:noProof/>
                <w:sz w:val="24"/>
                <w:szCs w:val="24"/>
              </w:rPr>
              <w:instrText xml:space="preserve"> DOCPROPERTY  "MFiles_P1058"  \* MERGEFORMAT </w:instrText>
            </w:r>
            <w:r w:rsidRPr="007221B8">
              <w:rPr>
                <w:rFonts w:ascii="Arial Narrow" w:hAnsi="Arial Narrow"/>
                <w:b/>
                <w:noProof/>
                <w:sz w:val="24"/>
                <w:szCs w:val="24"/>
              </w:rPr>
              <w:fldChar w:fldCharType="end"/>
            </w:r>
            <w:r w:rsidRPr="007221B8">
              <w:rPr>
                <w:rFonts w:ascii="Arial Narrow" w:hAnsi="Arial Narrow"/>
                <w:sz w:val="24"/>
                <w:szCs w:val="24"/>
              </w:rPr>
              <w:t xml:space="preserve">Naročnik bo najkasneje 6 dni pred iztekom roka za oddajo ponudb odgovoril na vprašanja, ki bodo prispela najkasneje </w:t>
            </w:r>
            <w:r w:rsidRPr="007221B8">
              <w:rPr>
                <w:rFonts w:ascii="Arial Narrow" w:hAnsi="Arial Narrow"/>
                <w:b/>
                <w:sz w:val="24"/>
                <w:szCs w:val="24"/>
              </w:rPr>
              <w:t xml:space="preserve">do </w:t>
            </w:r>
            <w:r w:rsidR="004C73C2" w:rsidRPr="004C73C2">
              <w:rPr>
                <w:rFonts w:ascii="Arial Narrow" w:hAnsi="Arial Narrow"/>
                <w:b/>
                <w:sz w:val="24"/>
                <w:szCs w:val="24"/>
              </w:rPr>
              <w:t>20. 6. 2023</w:t>
            </w:r>
            <w:r w:rsidRPr="004C73C2">
              <w:rPr>
                <w:rFonts w:ascii="Arial Narrow" w:hAnsi="Arial Narrow"/>
                <w:b/>
                <w:sz w:val="24"/>
                <w:szCs w:val="24"/>
              </w:rPr>
              <w:t xml:space="preserve"> do 10:00</w:t>
            </w:r>
            <w:r w:rsidRPr="007221B8">
              <w:rPr>
                <w:rFonts w:ascii="Arial Narrow" w:hAnsi="Arial Narrow"/>
                <w:sz w:val="24"/>
                <w:szCs w:val="24"/>
              </w:rPr>
              <w:t xml:space="preserve"> preko </w:t>
            </w:r>
            <w:r w:rsidR="007D5B6F" w:rsidRPr="007221B8">
              <w:rPr>
                <w:rFonts w:ascii="Arial Narrow" w:hAnsi="Arial Narrow"/>
                <w:sz w:val="24"/>
                <w:szCs w:val="24"/>
              </w:rPr>
              <w:t>p</w:t>
            </w:r>
            <w:r w:rsidRPr="007221B8">
              <w:rPr>
                <w:rFonts w:ascii="Arial Narrow" w:hAnsi="Arial Narrow"/>
                <w:sz w:val="24"/>
                <w:szCs w:val="24"/>
              </w:rPr>
              <w:t xml:space="preserve">ortala javnih naročil </w:t>
            </w:r>
            <w:r w:rsidR="007D5B6F" w:rsidRPr="007221B8">
              <w:rPr>
                <w:rFonts w:ascii="Arial Narrow" w:hAnsi="Arial Narrow"/>
                <w:sz w:val="24"/>
                <w:szCs w:val="24"/>
              </w:rPr>
              <w:t>(</w:t>
            </w:r>
            <w:hyperlink r:id="rId12" w:history="1">
              <w:r w:rsidR="007D5B6F" w:rsidRPr="007221B8">
                <w:rPr>
                  <w:rStyle w:val="Hiperpovezava"/>
                  <w:rFonts w:ascii="Arial Narrow" w:hAnsi="Arial Narrow"/>
                  <w:sz w:val="24"/>
                  <w:szCs w:val="24"/>
                </w:rPr>
                <w:t>www.enarocanje.si</w:t>
              </w:r>
            </w:hyperlink>
            <w:r w:rsidR="007D5B6F" w:rsidRPr="007221B8">
              <w:rPr>
                <w:rStyle w:val="Hiperpovezava"/>
                <w:rFonts w:ascii="Arial Narrow" w:hAnsi="Arial Narrow"/>
                <w:sz w:val="24"/>
                <w:szCs w:val="24"/>
              </w:rPr>
              <w:t>)</w:t>
            </w:r>
            <w:r w:rsidRPr="007221B8">
              <w:rPr>
                <w:rFonts w:ascii="Arial Narrow" w:hAnsi="Arial Narrow"/>
                <w:sz w:val="24"/>
                <w:szCs w:val="24"/>
              </w:rPr>
              <w:t xml:space="preserve"> pri objavi predmetnega javnega naročila.</w:t>
            </w:r>
          </w:p>
          <w:p w14:paraId="5D4996EE" w14:textId="77777777" w:rsidR="004E71F2" w:rsidRPr="007221B8" w:rsidRDefault="004E71F2" w:rsidP="004E71F2">
            <w:pPr>
              <w:jc w:val="both"/>
              <w:rPr>
                <w:rFonts w:ascii="Arial Narrow" w:hAnsi="Arial Narrow"/>
              </w:rPr>
            </w:pPr>
          </w:p>
        </w:tc>
      </w:tr>
    </w:tbl>
    <w:p w14:paraId="2F3EEE55" w14:textId="77777777" w:rsidR="004E71F2" w:rsidRPr="007221B8" w:rsidRDefault="004E71F2" w:rsidP="004E71F2">
      <w:pPr>
        <w:rPr>
          <w:rFonts w:ascii="Arial Narrow" w:hAnsi="Arial Narrow"/>
          <w:b/>
        </w:rPr>
      </w:pPr>
    </w:p>
    <w:p w14:paraId="1C49F33F" w14:textId="77777777" w:rsidR="004E71F2" w:rsidRPr="007221B8" w:rsidRDefault="004E71F2" w:rsidP="00C359B6">
      <w:pPr>
        <w:numPr>
          <w:ilvl w:val="0"/>
          <w:numId w:val="3"/>
        </w:numPr>
        <w:rPr>
          <w:rFonts w:ascii="Arial Narrow" w:hAnsi="Arial Narrow"/>
          <w:b/>
        </w:rPr>
      </w:pPr>
      <w:r w:rsidRPr="007221B8">
        <w:rPr>
          <w:rFonts w:ascii="Arial Narrow" w:hAnsi="Arial Narrow"/>
          <w:b/>
        </w:rPr>
        <w:t>PONUDBA</w:t>
      </w:r>
      <w:r w:rsidR="002E30B2">
        <w:rPr>
          <w:rFonts w:ascii="Arial Narrow" w:hAnsi="Arial Narrow"/>
          <w:b/>
        </w:rPr>
        <w:t xml:space="preserve"> (v 1. fazi predmetnega postopka javnega naročanja)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4E71F2" w:rsidRPr="007221B8" w14:paraId="571FBE84" w14:textId="77777777" w:rsidTr="00071716">
        <w:trPr>
          <w:trHeight w:val="20"/>
          <w:jc w:val="center"/>
        </w:trPr>
        <w:tc>
          <w:tcPr>
            <w:tcW w:w="9694" w:type="dxa"/>
            <w:tcBorders>
              <w:bottom w:val="single" w:sz="4" w:space="0" w:color="auto"/>
            </w:tcBorders>
            <w:shd w:val="clear" w:color="auto" w:fill="auto"/>
            <w:vAlign w:val="center"/>
          </w:tcPr>
          <w:p w14:paraId="5C056C7C" w14:textId="77777777" w:rsidR="004E71F2" w:rsidRPr="007221B8" w:rsidRDefault="004E71F2" w:rsidP="004E71F2">
            <w:pPr>
              <w:jc w:val="both"/>
              <w:rPr>
                <w:rFonts w:ascii="Arial Narrow" w:hAnsi="Arial Narrow"/>
                <w:b/>
              </w:rPr>
            </w:pPr>
            <w:r w:rsidRPr="007221B8">
              <w:rPr>
                <w:rFonts w:ascii="Arial Narrow" w:hAnsi="Arial Narrow"/>
                <w:b/>
              </w:rPr>
              <w:t xml:space="preserve">Ponudba mora vsebovati vse spodaj naštete </w:t>
            </w:r>
            <w:r w:rsidR="007D5B6F" w:rsidRPr="007221B8">
              <w:rPr>
                <w:rFonts w:ascii="Arial Narrow" w:hAnsi="Arial Narrow"/>
                <w:b/>
              </w:rPr>
              <w:t xml:space="preserve">(ali po vsebini enake) </w:t>
            </w:r>
            <w:r w:rsidRPr="007221B8">
              <w:rPr>
                <w:rFonts w:ascii="Arial Narrow" w:hAnsi="Arial Narrow"/>
                <w:b/>
              </w:rPr>
              <w:t>ustrezno izpolnjene obrazce in ostale zahtevane dokumente (z elektronsko oddajo ponudbe se šteje, da je vsak dokument lastnoročno podpisan s strani subjekta, ki je oddal ponudbo, ter da ima ta subjekt za oddajo ponudbe ustrezna pooblastila, v kolikor ne gre za odgovorno osebo naročnika – naročnik lahko v tem primeru v dvomu naknadno zahteva predložitev takega pooblastila).</w:t>
            </w:r>
          </w:p>
        </w:tc>
      </w:tr>
      <w:tr w:rsidR="004E71F2" w:rsidRPr="007221B8" w14:paraId="4114923A" w14:textId="77777777" w:rsidTr="00071716">
        <w:trPr>
          <w:trHeight w:val="20"/>
          <w:jc w:val="center"/>
        </w:trPr>
        <w:tc>
          <w:tcPr>
            <w:tcW w:w="9694" w:type="dxa"/>
            <w:shd w:val="clear" w:color="auto" w:fill="auto"/>
            <w:vAlign w:val="center"/>
          </w:tcPr>
          <w:p w14:paraId="77DCB640"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Pr="007221B8">
              <w:rPr>
                <w:rFonts w:ascii="Arial Narrow" w:hAnsi="Arial Narrow"/>
                <w:b/>
              </w:rPr>
              <w:t xml:space="preserve">ESPD </w:t>
            </w:r>
            <w:r w:rsidRPr="007221B8">
              <w:rPr>
                <w:rFonts w:ascii="Arial Narrow" w:hAnsi="Arial Narrow"/>
              </w:rPr>
              <w:t>(za vsak gospodarski subjekt, ki bo vključen v izvedbo javnega naročila</w:t>
            </w:r>
            <w:r w:rsidR="007D5B6F" w:rsidRPr="007221B8">
              <w:rPr>
                <w:rFonts w:ascii="Arial Narrow" w:hAnsi="Arial Narrow"/>
              </w:rPr>
              <w:t>, tj. ponudnik/partner v skupnem nastopu/</w:t>
            </w:r>
            <w:r w:rsidR="00E85E19" w:rsidRPr="007221B8">
              <w:rPr>
                <w:rFonts w:ascii="Arial Narrow" w:hAnsi="Arial Narrow"/>
              </w:rPr>
              <w:t xml:space="preserve"> </w:t>
            </w:r>
            <w:r w:rsidR="007D5B6F" w:rsidRPr="007221B8">
              <w:rPr>
                <w:rFonts w:ascii="Arial Narrow" w:hAnsi="Arial Narrow"/>
              </w:rPr>
              <w:t>gospodarski subjekt, katerega zmogljivost uporablja ponudnik</w:t>
            </w:r>
            <w:r w:rsidRPr="007221B8">
              <w:rPr>
                <w:rFonts w:ascii="Arial Narrow" w:hAnsi="Arial Narrow"/>
              </w:rPr>
              <w:t>);</w:t>
            </w:r>
          </w:p>
          <w:p w14:paraId="6948AF75"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00003AF3" w:rsidRPr="007221B8">
              <w:rPr>
                <w:rFonts w:ascii="Arial Narrow" w:hAnsi="Arial Narrow"/>
                <w:b/>
                <w:bCs/>
              </w:rPr>
              <w:t>Ponudba</w:t>
            </w:r>
            <w:r w:rsidR="003A7193" w:rsidRPr="007221B8">
              <w:rPr>
                <w:rFonts w:ascii="Arial Narrow" w:hAnsi="Arial Narrow"/>
              </w:rPr>
              <w:t xml:space="preserve"> </w:t>
            </w:r>
            <w:r w:rsidRPr="007221B8">
              <w:rPr>
                <w:rFonts w:ascii="Arial Narrow" w:hAnsi="Arial Narrow"/>
              </w:rPr>
              <w:t>- OPOMBA: TA OBRAZEC SE V INFORMACIJSKEM SISTEMU ODDA POD POSTAVKO »PREDRAČUN« IN POSTANE Z JAVNIM ODPIRANJEM JAVEN.</w:t>
            </w:r>
          </w:p>
          <w:p w14:paraId="247FFF3C"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Pr="007221B8">
              <w:rPr>
                <w:rFonts w:ascii="Arial Narrow" w:hAnsi="Arial Narrow"/>
                <w:b/>
              </w:rPr>
              <w:t xml:space="preserve">Zahtevek za podatke iz kazenske evidence </w:t>
            </w:r>
            <w:r w:rsidRPr="007221B8">
              <w:rPr>
                <w:rFonts w:ascii="Arial Narrow" w:hAnsi="Arial Narrow"/>
              </w:rPr>
              <w:t>(za vsak gospodarski subjekt, ki bo vključen v izvedbo javnega naročila</w:t>
            </w:r>
            <w:r w:rsidR="00274CEA" w:rsidRPr="007221B8">
              <w:rPr>
                <w:rFonts w:ascii="Arial Narrow" w:hAnsi="Arial Narrow"/>
              </w:rPr>
              <w:t xml:space="preserve"> - tj. ponudnik/partner v skupnem nastopu</w:t>
            </w:r>
            <w:r w:rsidR="00E85E19" w:rsidRPr="007221B8">
              <w:rPr>
                <w:rFonts w:ascii="Arial Narrow" w:hAnsi="Arial Narrow"/>
              </w:rPr>
              <w:t xml:space="preserve"> </w:t>
            </w:r>
            <w:r w:rsidR="00274CEA" w:rsidRPr="007221B8">
              <w:rPr>
                <w:rFonts w:ascii="Arial Narrow" w:hAnsi="Arial Narrow"/>
              </w:rPr>
              <w:t>/gospodarski subjekt, katerega zmogljivost uporablja ponudnik</w:t>
            </w:r>
            <w:r w:rsidRPr="007221B8">
              <w:rPr>
                <w:rFonts w:ascii="Arial Narrow" w:hAnsi="Arial Narrow"/>
              </w:rPr>
              <w:t xml:space="preserve"> </w:t>
            </w:r>
            <w:r w:rsidR="00274CEA" w:rsidRPr="007221B8">
              <w:rPr>
                <w:rFonts w:ascii="Arial Narrow" w:hAnsi="Arial Narrow"/>
              </w:rPr>
              <w:t xml:space="preserve">- </w:t>
            </w:r>
            <w:r w:rsidRPr="007221B8">
              <w:rPr>
                <w:rFonts w:ascii="Arial Narrow" w:hAnsi="Arial Narrow"/>
              </w:rPr>
              <w:t xml:space="preserve">in za vse osebe, ki so članice upravnega, vodstvenega ali nadzornega organa tega gospodarskega subjekta ali ki imajo pooblastila za njegovo zastopanje ali odločanje ali nadzor v njem – ti dokumenti morajo biti </w:t>
            </w:r>
            <w:r w:rsidR="00274CEA" w:rsidRPr="007221B8">
              <w:rPr>
                <w:rFonts w:ascii="Arial Narrow" w:hAnsi="Arial Narrow"/>
              </w:rPr>
              <w:t xml:space="preserve">podpisani </w:t>
            </w:r>
            <w:r w:rsidRPr="007221B8">
              <w:rPr>
                <w:rFonts w:ascii="Arial Narrow" w:hAnsi="Arial Narrow"/>
              </w:rPr>
              <w:t>s strani navedenih oseb zaradi nadaljnjega preverjanja v kazenski evidenci);</w:t>
            </w:r>
          </w:p>
          <w:p w14:paraId="5D6F7191"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w:t>
            </w:r>
            <w:r w:rsidRPr="007221B8">
              <w:rPr>
                <w:rFonts w:ascii="Arial Narrow" w:hAnsi="Arial Narrow"/>
                <w:b/>
              </w:rPr>
              <w:t>obrazec Izjava/podatki o udeležbi fizičnih in pravnih oseb v lastništvu ponudnika</w:t>
            </w:r>
            <w:r w:rsidR="00514F3C" w:rsidRPr="007221B8">
              <w:rPr>
                <w:rFonts w:ascii="Arial Narrow" w:hAnsi="Arial Narrow"/>
                <w:b/>
              </w:rPr>
              <w:t>/partnerja v skupnem nastopu</w:t>
            </w:r>
            <w:r w:rsidRPr="007221B8">
              <w:rPr>
                <w:rFonts w:ascii="Arial Narrow" w:hAnsi="Arial Narrow"/>
              </w:rPr>
              <w:t>;</w:t>
            </w:r>
          </w:p>
          <w:p w14:paraId="1764C08A" w14:textId="77777777" w:rsidR="004E71F2" w:rsidRPr="007221B8" w:rsidRDefault="004E71F2" w:rsidP="00C359B6">
            <w:pPr>
              <w:keepNext/>
              <w:keepLines/>
              <w:numPr>
                <w:ilvl w:val="0"/>
                <w:numId w:val="5"/>
              </w:numPr>
              <w:spacing w:after="120"/>
              <w:jc w:val="both"/>
              <w:rPr>
                <w:rFonts w:ascii="Arial Narrow" w:hAnsi="Arial Narrow"/>
              </w:rPr>
            </w:pPr>
            <w:r w:rsidRPr="007221B8">
              <w:rPr>
                <w:rFonts w:ascii="Arial Narrow" w:hAnsi="Arial Narrow"/>
                <w:b/>
              </w:rPr>
              <w:lastRenderedPageBreak/>
              <w:t>v primeru, da ponudnik nastopa s partnerji: pogodba o izvedbi predmeta javnega naročila</w:t>
            </w:r>
            <w:r w:rsidRPr="007221B8">
              <w:rPr>
                <w:rFonts w:ascii="Arial Narrow" w:hAnsi="Arial Narrow"/>
              </w:rPr>
              <w:t xml:space="preserve"> (partnerska pogodba), v kateri se opredeli </w:t>
            </w:r>
            <w:proofErr w:type="spellStart"/>
            <w:r w:rsidRPr="007221B8">
              <w:rPr>
                <w:rFonts w:ascii="Arial Narrow" w:hAnsi="Arial Narrow"/>
              </w:rPr>
              <w:t>poslovodečega</w:t>
            </w:r>
            <w:proofErr w:type="spellEnd"/>
            <w:r w:rsidRPr="007221B8">
              <w:rPr>
                <w:rFonts w:ascii="Arial Narrow" w:hAnsi="Arial Narrow"/>
              </w:rPr>
              <w:t xml:space="preserve"> partnerja, ki bo od naročnika sprejemal obveznosti, navodila in lahko tudi plačila v imenu in za račun vseh sodelujočih, ter </w:t>
            </w:r>
            <w:r w:rsidRPr="007221B8">
              <w:rPr>
                <w:rFonts w:ascii="Arial Narrow" w:hAnsi="Arial Narrow"/>
                <w:b/>
                <w:bCs/>
              </w:rPr>
              <w:t>delež in vrsto</w:t>
            </w:r>
            <w:r w:rsidRPr="007221B8">
              <w:rPr>
                <w:rFonts w:ascii="Arial Narrow" w:hAnsi="Arial Narrow"/>
              </w:rPr>
              <w:t xml:space="preserve"> storitev, ki jih opravlja posamezen partner. </w:t>
            </w:r>
            <w:r w:rsidRPr="007221B8">
              <w:rPr>
                <w:rFonts w:ascii="Arial Narrow" w:hAnsi="Arial Narrow"/>
                <w:u w:val="single"/>
              </w:rPr>
              <w:t xml:space="preserve">Pogodba  mora jasno določati, da </w:t>
            </w:r>
            <w:r w:rsidR="003E79C1" w:rsidRPr="007221B8">
              <w:rPr>
                <w:rFonts w:ascii="Arial Narrow" w:hAnsi="Arial Narrow"/>
                <w:u w:val="single"/>
              </w:rPr>
              <w:t>v razmerju do naročnika</w:t>
            </w:r>
            <w:r w:rsidRPr="007221B8">
              <w:rPr>
                <w:rFonts w:ascii="Arial Narrow" w:hAnsi="Arial Narrow"/>
                <w:u w:val="single"/>
              </w:rPr>
              <w:t xml:space="preserve"> za celotno obveznost in za vsak njen del odgovarjajo vsi partnerji solidarno in vsak posebej v celoti.</w:t>
            </w:r>
          </w:p>
          <w:p w14:paraId="0F3B2116" w14:textId="77777777" w:rsidR="004E71F2" w:rsidRPr="007221B8" w:rsidRDefault="004E71F2" w:rsidP="004E71F2">
            <w:pPr>
              <w:spacing w:after="120"/>
              <w:jc w:val="both"/>
              <w:rPr>
                <w:rFonts w:ascii="Arial Narrow" w:hAnsi="Arial Narrow"/>
              </w:rPr>
            </w:pPr>
            <w:r w:rsidRPr="007221B8">
              <w:rPr>
                <w:rFonts w:ascii="Arial Narrow" w:hAnsi="Arial Narrow"/>
              </w:rPr>
              <w:t>Ponudniki v vseh zahtevanih obrazcih izpolnijo prazna polja in vsebine, ki so predvidene za vnos podatkov s strani ponudnikov.</w:t>
            </w:r>
          </w:p>
          <w:p w14:paraId="6A71103F" w14:textId="77777777" w:rsidR="004E71F2" w:rsidRPr="007221B8" w:rsidRDefault="004E71F2" w:rsidP="004E71F2">
            <w:pPr>
              <w:spacing w:after="120"/>
              <w:jc w:val="both"/>
              <w:rPr>
                <w:rFonts w:ascii="Arial Narrow" w:hAnsi="Arial Narrow"/>
              </w:rPr>
            </w:pPr>
            <w:r w:rsidRPr="007221B8">
              <w:rPr>
                <w:rFonts w:ascii="Arial Narrow" w:hAnsi="Arial Narrow"/>
              </w:rPr>
              <w:t>Šteje se, da je bilo kakršnokoli obvestilo v zvezi s predmetnim javnim naročilom pravilno naslovljeno na ponudnika, če je bilo poslano znotraj informacijskega sistema za elektronsko oddajo ponudb na kontaktne osebe, ki jih je ob oddaji ponudbe ali naknadno navedel ponudnik.</w:t>
            </w:r>
          </w:p>
          <w:p w14:paraId="0E893720" w14:textId="77777777" w:rsidR="004E71F2" w:rsidRPr="007221B8" w:rsidRDefault="004E71F2" w:rsidP="004E71F2">
            <w:pPr>
              <w:jc w:val="both"/>
              <w:rPr>
                <w:rFonts w:ascii="Arial Narrow" w:hAnsi="Arial Narrow"/>
              </w:rPr>
            </w:pPr>
          </w:p>
        </w:tc>
      </w:tr>
    </w:tbl>
    <w:p w14:paraId="4D3A9F79" w14:textId="77777777" w:rsidR="004E71F2" w:rsidRPr="007221B8" w:rsidRDefault="004E71F2" w:rsidP="004E71F2">
      <w:pPr>
        <w:rPr>
          <w:rFonts w:ascii="Arial Narrow" w:hAnsi="Arial Narrow"/>
          <w:b/>
        </w:rPr>
      </w:pPr>
    </w:p>
    <w:p w14:paraId="5D04CE14" w14:textId="77777777" w:rsidR="004E71F2" w:rsidRPr="007221B8" w:rsidRDefault="004E71F2" w:rsidP="00C359B6">
      <w:pPr>
        <w:numPr>
          <w:ilvl w:val="0"/>
          <w:numId w:val="3"/>
        </w:numPr>
        <w:rPr>
          <w:rFonts w:ascii="Arial Narrow" w:hAnsi="Arial Narrow"/>
          <w:b/>
        </w:rPr>
      </w:pPr>
      <w:r w:rsidRPr="007221B8">
        <w:rPr>
          <w:rFonts w:ascii="Arial Narrow" w:hAnsi="Arial Narrow"/>
          <w:b/>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4E71F2" w:rsidRPr="007221B8" w14:paraId="4F483EF3" w14:textId="77777777" w:rsidTr="00071716">
        <w:trPr>
          <w:trHeight w:val="20"/>
          <w:jc w:val="center"/>
        </w:trPr>
        <w:tc>
          <w:tcPr>
            <w:tcW w:w="2405" w:type="dxa"/>
            <w:shd w:val="clear" w:color="auto" w:fill="auto"/>
            <w:vAlign w:val="center"/>
          </w:tcPr>
          <w:p w14:paraId="1C62CF67" w14:textId="77777777" w:rsidR="004E71F2" w:rsidRPr="007221B8" w:rsidRDefault="004E71F2" w:rsidP="004E71F2">
            <w:pPr>
              <w:rPr>
                <w:rFonts w:ascii="Arial Narrow" w:hAnsi="Arial Narrow"/>
              </w:rPr>
            </w:pPr>
            <w:r w:rsidRPr="007221B8">
              <w:rPr>
                <w:rFonts w:ascii="Arial Narrow" w:hAnsi="Arial Narrow"/>
              </w:rPr>
              <w:t>Rok veljavnosti ponudbe</w:t>
            </w:r>
          </w:p>
        </w:tc>
        <w:tc>
          <w:tcPr>
            <w:tcW w:w="7291" w:type="dxa"/>
            <w:gridSpan w:val="4"/>
            <w:shd w:val="clear" w:color="auto" w:fill="auto"/>
            <w:vAlign w:val="center"/>
          </w:tcPr>
          <w:p w14:paraId="15BB58BE" w14:textId="77777777" w:rsidR="004E71F2" w:rsidRPr="007221B8" w:rsidRDefault="007C3602" w:rsidP="004E71F2">
            <w:pPr>
              <w:jc w:val="both"/>
              <w:rPr>
                <w:rFonts w:ascii="Arial Narrow" w:hAnsi="Arial Narrow"/>
              </w:rPr>
            </w:pPr>
            <w:r w:rsidRPr="00980559">
              <w:rPr>
                <w:rFonts w:ascii="Arial Narrow" w:hAnsi="Arial Narrow"/>
              </w:rPr>
              <w:t>3</w:t>
            </w:r>
            <w:r w:rsidR="00980559" w:rsidRPr="00980559">
              <w:rPr>
                <w:rFonts w:ascii="Arial Narrow" w:hAnsi="Arial Narrow"/>
              </w:rPr>
              <w:t>1</w:t>
            </w:r>
            <w:r w:rsidRPr="00980559">
              <w:rPr>
                <w:rFonts w:ascii="Arial Narrow" w:hAnsi="Arial Narrow"/>
              </w:rPr>
              <w:t xml:space="preserve">. </w:t>
            </w:r>
            <w:r w:rsidR="00980559" w:rsidRPr="00980559">
              <w:rPr>
                <w:rFonts w:ascii="Arial Narrow" w:hAnsi="Arial Narrow"/>
              </w:rPr>
              <w:t>10</w:t>
            </w:r>
            <w:r w:rsidRPr="00980559">
              <w:rPr>
                <w:rFonts w:ascii="Arial Narrow" w:hAnsi="Arial Narrow"/>
              </w:rPr>
              <w:t>. 2023</w:t>
            </w:r>
            <w:r w:rsidR="004E71F2" w:rsidRPr="007221B8">
              <w:rPr>
                <w:rFonts w:ascii="Arial Narrow" w:hAnsi="Arial Narrow"/>
              </w:rPr>
              <w:t xml:space="preserve">, kar ponudniki potrdijo s </w:t>
            </w:r>
            <w:r w:rsidR="003E79C1" w:rsidRPr="007221B8">
              <w:rPr>
                <w:rFonts w:ascii="Arial Narrow" w:hAnsi="Arial Narrow"/>
              </w:rPr>
              <w:t xml:space="preserve">predložitvijo obrazca </w:t>
            </w:r>
            <w:r w:rsidR="00DB411C" w:rsidRPr="007221B8">
              <w:rPr>
                <w:rFonts w:ascii="Arial Narrow" w:hAnsi="Arial Narrow"/>
              </w:rPr>
              <w:t>Ponudba</w:t>
            </w:r>
            <w:r w:rsidR="004E71F2" w:rsidRPr="007221B8">
              <w:rPr>
                <w:rFonts w:ascii="Arial Narrow" w:hAnsi="Arial Narrow"/>
              </w:rPr>
              <w:t>.</w:t>
            </w:r>
          </w:p>
        </w:tc>
      </w:tr>
      <w:tr w:rsidR="004E71F2" w:rsidRPr="007221B8" w14:paraId="54B29474" w14:textId="77777777" w:rsidTr="00071716">
        <w:trPr>
          <w:trHeight w:val="20"/>
          <w:jc w:val="center"/>
        </w:trPr>
        <w:tc>
          <w:tcPr>
            <w:tcW w:w="2405" w:type="dxa"/>
            <w:shd w:val="clear" w:color="auto" w:fill="auto"/>
            <w:vAlign w:val="center"/>
          </w:tcPr>
          <w:p w14:paraId="21A3C686" w14:textId="77777777" w:rsidR="004E71F2" w:rsidRPr="007221B8" w:rsidRDefault="004E71F2" w:rsidP="004E71F2">
            <w:pPr>
              <w:rPr>
                <w:rFonts w:ascii="Arial Narrow" w:hAnsi="Arial Narrow"/>
              </w:rPr>
            </w:pPr>
            <w:r w:rsidRPr="007221B8">
              <w:rPr>
                <w:rFonts w:ascii="Arial Narrow" w:hAnsi="Arial Narrow"/>
              </w:rPr>
              <w:t>Jezik ponudbe</w:t>
            </w:r>
          </w:p>
        </w:tc>
        <w:tc>
          <w:tcPr>
            <w:tcW w:w="7291" w:type="dxa"/>
            <w:gridSpan w:val="4"/>
            <w:shd w:val="clear" w:color="auto" w:fill="auto"/>
            <w:vAlign w:val="center"/>
          </w:tcPr>
          <w:p w14:paraId="2303B8C8" w14:textId="77777777" w:rsidR="003A7193" w:rsidRPr="007221B8" w:rsidRDefault="003A7193" w:rsidP="003A7193">
            <w:pPr>
              <w:pStyle w:val="Pripombabesedilo"/>
              <w:rPr>
                <w:rFonts w:ascii="Arial Narrow" w:hAnsi="Arial Narrow"/>
                <w:sz w:val="24"/>
                <w:szCs w:val="24"/>
              </w:rPr>
            </w:pPr>
            <w:r w:rsidRPr="007221B8">
              <w:rPr>
                <w:rFonts w:ascii="Arial Narrow" w:hAnsi="Arial Narrow"/>
                <w:sz w:val="24"/>
                <w:szCs w:val="24"/>
              </w:rPr>
              <w:t xml:space="preserve">Ponudba mora biti pripravljena v slovenskem jeziku. </w:t>
            </w:r>
            <w:r w:rsidR="004A431D" w:rsidRPr="007221B8">
              <w:rPr>
                <w:rFonts w:ascii="Arial Narrow" w:hAnsi="Arial Narrow"/>
                <w:sz w:val="24"/>
                <w:szCs w:val="24"/>
              </w:rPr>
              <w:t xml:space="preserve">Če </w:t>
            </w:r>
            <w:r w:rsidRPr="007221B8">
              <w:rPr>
                <w:rFonts w:ascii="Arial Narrow" w:hAnsi="Arial Narrow"/>
                <w:sz w:val="24"/>
                <w:szCs w:val="24"/>
              </w:rPr>
              <w:t xml:space="preserve"> ponudbena dokumentacija ne bo predložena v slovenskem jeziku, bo moral ponudnik na zahtevo naročnika predložiti prevod v slovenski jezik (</w:t>
            </w:r>
            <w:r w:rsidR="004A431D" w:rsidRPr="007221B8">
              <w:rPr>
                <w:rFonts w:ascii="Arial Narrow" w:hAnsi="Arial Narrow"/>
                <w:sz w:val="24"/>
                <w:szCs w:val="24"/>
              </w:rPr>
              <w:t xml:space="preserve">če </w:t>
            </w:r>
            <w:r w:rsidRPr="007221B8">
              <w:rPr>
                <w:rFonts w:ascii="Arial Narrow" w:hAnsi="Arial Narrow"/>
                <w:sz w:val="24"/>
                <w:szCs w:val="24"/>
              </w:rPr>
              <w:t xml:space="preserve"> bo naročnik to ocenil za potrebno, tudi prevod v slovenski jezik s strani sodnega tolmača).</w:t>
            </w:r>
            <w:r w:rsidR="004A431D" w:rsidRPr="007221B8">
              <w:rPr>
                <w:rFonts w:ascii="Arial Narrow" w:hAnsi="Arial Narrow"/>
                <w:sz w:val="24"/>
                <w:szCs w:val="24"/>
              </w:rPr>
              <w:t xml:space="preserve"> </w:t>
            </w:r>
          </w:p>
          <w:p w14:paraId="60D489AD" w14:textId="77777777" w:rsidR="004E71F2" w:rsidRPr="007221B8" w:rsidRDefault="004E71F2" w:rsidP="004E71F2">
            <w:pPr>
              <w:jc w:val="both"/>
              <w:rPr>
                <w:rFonts w:ascii="Arial Narrow" w:hAnsi="Arial Narrow"/>
              </w:rPr>
            </w:pPr>
            <w:r w:rsidRPr="007221B8">
              <w:rPr>
                <w:rFonts w:ascii="Arial Narrow" w:hAnsi="Arial Narrow"/>
              </w:rPr>
              <w:t xml:space="preserve"> </w:t>
            </w:r>
          </w:p>
        </w:tc>
      </w:tr>
      <w:tr w:rsidR="004E71F2" w:rsidRPr="007221B8" w14:paraId="5EBC1DC2" w14:textId="77777777" w:rsidTr="00071716">
        <w:trPr>
          <w:trHeight w:val="20"/>
          <w:jc w:val="center"/>
        </w:trPr>
        <w:tc>
          <w:tcPr>
            <w:tcW w:w="2405" w:type="dxa"/>
            <w:shd w:val="clear" w:color="auto" w:fill="auto"/>
            <w:vAlign w:val="center"/>
          </w:tcPr>
          <w:p w14:paraId="61F6017A" w14:textId="77777777" w:rsidR="004E71F2" w:rsidRPr="007221B8" w:rsidRDefault="004E71F2" w:rsidP="004E71F2">
            <w:pPr>
              <w:rPr>
                <w:rFonts w:ascii="Arial Narrow" w:hAnsi="Arial Narrow"/>
              </w:rPr>
            </w:pPr>
            <w:r w:rsidRPr="007221B8">
              <w:rPr>
                <w:rFonts w:ascii="Arial Narrow" w:hAnsi="Arial Narrow"/>
              </w:rPr>
              <w:t>Oblika ponudbe</w:t>
            </w:r>
          </w:p>
        </w:tc>
        <w:tc>
          <w:tcPr>
            <w:tcW w:w="7291" w:type="dxa"/>
            <w:gridSpan w:val="4"/>
            <w:shd w:val="clear" w:color="auto" w:fill="auto"/>
            <w:vAlign w:val="center"/>
          </w:tcPr>
          <w:p w14:paraId="35A38F45"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Ponudba mora biti predložena v elektronski obliki v formatih obrazcev, ki jih je v </w:t>
            </w:r>
            <w:r w:rsidR="00ED1CD2" w:rsidRPr="007221B8">
              <w:rPr>
                <w:rFonts w:ascii="Arial Narrow" w:hAnsi="Arial Narrow"/>
              </w:rPr>
              <w:t xml:space="preserve">razpisni </w:t>
            </w:r>
            <w:r w:rsidRPr="007221B8">
              <w:rPr>
                <w:rFonts w:ascii="Arial Narrow" w:hAnsi="Arial Narrow"/>
              </w:rPr>
              <w:t xml:space="preserve">dokumentaciji </w:t>
            </w:r>
            <w:r w:rsidR="00ED1CD2" w:rsidRPr="007221B8">
              <w:rPr>
                <w:rFonts w:ascii="Arial Narrow" w:hAnsi="Arial Narrow"/>
              </w:rPr>
              <w:t xml:space="preserve">opredelil </w:t>
            </w:r>
            <w:r w:rsidRPr="007221B8">
              <w:rPr>
                <w:rFonts w:ascii="Arial Narrow" w:hAnsi="Arial Narrow"/>
              </w:rPr>
              <w:t xml:space="preserve">naročnik (npr. Word, XML ali PDF) ali izpolnjenih ročno in </w:t>
            </w:r>
            <w:proofErr w:type="spellStart"/>
            <w:r w:rsidRPr="007221B8">
              <w:rPr>
                <w:rFonts w:ascii="Arial Narrow" w:hAnsi="Arial Narrow"/>
              </w:rPr>
              <w:t>poskeniranih</w:t>
            </w:r>
            <w:proofErr w:type="spellEnd"/>
            <w:r w:rsidRPr="007221B8">
              <w:rPr>
                <w:rFonts w:ascii="Arial Narrow" w:hAnsi="Arial Narrow"/>
              </w:rPr>
              <w:t xml:space="preserve"> v formatu PDF (razen, če je za posamezen dokument izrecno določeno drugače) ter oddanih preko sistema za elektronsko oddajo ponudb pri objavi tega javnega naročila.</w:t>
            </w:r>
          </w:p>
        </w:tc>
      </w:tr>
      <w:tr w:rsidR="004E71F2" w:rsidRPr="007221B8" w14:paraId="15AD7E95" w14:textId="77777777" w:rsidTr="00071716">
        <w:trPr>
          <w:trHeight w:val="20"/>
          <w:jc w:val="center"/>
        </w:trPr>
        <w:tc>
          <w:tcPr>
            <w:tcW w:w="2405" w:type="dxa"/>
            <w:tcBorders>
              <w:bottom w:val="single" w:sz="4" w:space="0" w:color="auto"/>
            </w:tcBorders>
            <w:shd w:val="clear" w:color="auto" w:fill="auto"/>
            <w:vAlign w:val="center"/>
          </w:tcPr>
          <w:p w14:paraId="71CE978E" w14:textId="77777777" w:rsidR="004E71F2" w:rsidRPr="007221B8" w:rsidRDefault="004E71F2" w:rsidP="004E71F2">
            <w:pPr>
              <w:rPr>
                <w:rFonts w:ascii="Arial Narrow" w:hAnsi="Arial Narrow"/>
              </w:rPr>
            </w:pPr>
            <w:r w:rsidRPr="007221B8">
              <w:rPr>
                <w:rFonts w:ascii="Arial Narrow" w:hAnsi="Arial Narrow"/>
              </w:rPr>
              <w:t>Stroški ponudbe</w:t>
            </w:r>
          </w:p>
        </w:tc>
        <w:tc>
          <w:tcPr>
            <w:tcW w:w="7291" w:type="dxa"/>
            <w:gridSpan w:val="4"/>
            <w:tcBorders>
              <w:bottom w:val="single" w:sz="4" w:space="0" w:color="auto"/>
            </w:tcBorders>
            <w:shd w:val="clear" w:color="auto" w:fill="auto"/>
            <w:vAlign w:val="center"/>
          </w:tcPr>
          <w:p w14:paraId="1D991B00" w14:textId="77777777" w:rsidR="004E71F2" w:rsidRPr="007221B8" w:rsidRDefault="004E71F2" w:rsidP="004E71F2">
            <w:pPr>
              <w:jc w:val="both"/>
              <w:rPr>
                <w:rFonts w:ascii="Arial Narrow" w:hAnsi="Arial Narrow"/>
              </w:rPr>
            </w:pPr>
            <w:r w:rsidRPr="007221B8">
              <w:rPr>
                <w:rFonts w:ascii="Arial Narrow" w:hAnsi="Arial Narrow"/>
              </w:rPr>
              <w:t>Ponudnik nosi vse stroške, povezane s pripravo in predložitvijo ponudbe.</w:t>
            </w:r>
            <w:r w:rsidR="00ED1CD2" w:rsidRPr="007221B8">
              <w:rPr>
                <w:rFonts w:ascii="Arial Narrow" w:hAnsi="Arial Narrow"/>
              </w:rPr>
              <w:t xml:space="preserve"> Naročnik v nobenem primeru ne bo ponudnikom povrnil stroškov v zvezi s pripravo ponudbe ali kakršnekoli druge škode in/ali stroškov, ki bi ponudnikom nastali zaradi sodelovanja v postopku oddaje javnega naročila.</w:t>
            </w:r>
          </w:p>
        </w:tc>
      </w:tr>
      <w:tr w:rsidR="004E71F2" w:rsidRPr="007221B8" w14:paraId="4EF5C0D0" w14:textId="77777777" w:rsidTr="00071716">
        <w:trPr>
          <w:gridAfter w:val="1"/>
          <w:wAfter w:w="6" w:type="dxa"/>
          <w:trHeight w:val="20"/>
          <w:jc w:val="center"/>
        </w:trPr>
        <w:tc>
          <w:tcPr>
            <w:tcW w:w="2405" w:type="dxa"/>
            <w:vMerge w:val="restart"/>
            <w:shd w:val="clear" w:color="auto" w:fill="auto"/>
            <w:vAlign w:val="center"/>
          </w:tcPr>
          <w:p w14:paraId="3BDDDAB8" w14:textId="77777777" w:rsidR="004E71F2" w:rsidRPr="007221B8" w:rsidRDefault="004E71F2" w:rsidP="004E71F2">
            <w:pPr>
              <w:rPr>
                <w:rFonts w:ascii="Arial Narrow" w:hAnsi="Arial Narrow"/>
              </w:rPr>
            </w:pPr>
            <w:r w:rsidRPr="007221B8">
              <w:rPr>
                <w:rFonts w:ascii="Arial Narrow" w:hAnsi="Arial Narrow"/>
              </w:rPr>
              <w:t>Variantne ponudbe</w:t>
            </w:r>
          </w:p>
        </w:tc>
        <w:tc>
          <w:tcPr>
            <w:tcW w:w="1701" w:type="dxa"/>
            <w:tcBorders>
              <w:bottom w:val="single" w:sz="4" w:space="0" w:color="auto"/>
            </w:tcBorders>
            <w:shd w:val="clear" w:color="auto" w:fill="auto"/>
            <w:vAlign w:val="center"/>
          </w:tcPr>
          <w:p w14:paraId="491C8E59" w14:textId="77777777" w:rsidR="004E71F2" w:rsidRPr="007221B8" w:rsidRDefault="004E71F2" w:rsidP="004E71F2">
            <w:pPr>
              <w:jc w:val="center"/>
              <w:rPr>
                <w:rFonts w:ascii="Arial Narrow" w:hAnsi="Arial Narrow"/>
              </w:rPr>
            </w:pPr>
            <w:r w:rsidRPr="007221B8">
              <w:rPr>
                <w:rFonts w:ascii="Arial Narrow" w:hAnsi="Arial Narrow"/>
              </w:rPr>
              <w:t>niso dovoljene</w:t>
            </w:r>
          </w:p>
        </w:tc>
        <w:tc>
          <w:tcPr>
            <w:tcW w:w="1701" w:type="dxa"/>
            <w:tcBorders>
              <w:bottom w:val="single" w:sz="4" w:space="0" w:color="auto"/>
            </w:tcBorders>
            <w:shd w:val="clear" w:color="auto" w:fill="auto"/>
            <w:vAlign w:val="center"/>
          </w:tcPr>
          <w:p w14:paraId="678DCD70" w14:textId="77777777" w:rsidR="004E71F2" w:rsidRPr="007221B8" w:rsidRDefault="004E71F2" w:rsidP="004E71F2">
            <w:pPr>
              <w:jc w:val="center"/>
              <w:rPr>
                <w:rFonts w:ascii="Arial Narrow" w:hAnsi="Arial Narrow"/>
              </w:rPr>
            </w:pPr>
            <w:r w:rsidRPr="007221B8">
              <w:rPr>
                <w:rFonts w:ascii="Arial Narrow" w:hAnsi="Arial Narrow"/>
              </w:rPr>
              <w:t>so dovoljene</w:t>
            </w:r>
          </w:p>
        </w:tc>
        <w:tc>
          <w:tcPr>
            <w:tcW w:w="3883" w:type="dxa"/>
            <w:tcBorders>
              <w:bottom w:val="single" w:sz="4" w:space="0" w:color="auto"/>
            </w:tcBorders>
            <w:shd w:val="clear" w:color="auto" w:fill="auto"/>
            <w:vAlign w:val="center"/>
          </w:tcPr>
          <w:p w14:paraId="460F2B1D" w14:textId="77777777" w:rsidR="004E71F2" w:rsidRPr="007221B8" w:rsidRDefault="004E71F2" w:rsidP="004E71F2">
            <w:pPr>
              <w:jc w:val="center"/>
              <w:rPr>
                <w:rFonts w:ascii="Arial Narrow" w:hAnsi="Arial Narrow"/>
              </w:rPr>
            </w:pPr>
            <w:r w:rsidRPr="007221B8">
              <w:rPr>
                <w:rFonts w:ascii="Arial Narrow" w:hAnsi="Arial Narrow"/>
              </w:rPr>
              <w:t>posebni pogoji</w:t>
            </w:r>
          </w:p>
        </w:tc>
      </w:tr>
      <w:tr w:rsidR="004E71F2" w:rsidRPr="007221B8" w14:paraId="2BA9888F" w14:textId="77777777" w:rsidTr="00071716">
        <w:trPr>
          <w:gridAfter w:val="1"/>
          <w:wAfter w:w="6" w:type="dxa"/>
          <w:trHeight w:val="20"/>
          <w:jc w:val="center"/>
        </w:trPr>
        <w:tc>
          <w:tcPr>
            <w:tcW w:w="2405" w:type="dxa"/>
            <w:vMerge/>
            <w:shd w:val="clear" w:color="auto" w:fill="auto"/>
          </w:tcPr>
          <w:p w14:paraId="44F2DE21" w14:textId="77777777" w:rsidR="004E71F2" w:rsidRPr="007221B8" w:rsidRDefault="004E71F2" w:rsidP="004E71F2">
            <w:pPr>
              <w:rPr>
                <w:rFonts w:ascii="Arial Narrow" w:hAnsi="Arial Narrow"/>
              </w:rPr>
            </w:pPr>
          </w:p>
        </w:tc>
        <w:tc>
          <w:tcPr>
            <w:tcW w:w="1701" w:type="dxa"/>
            <w:tcBorders>
              <w:bottom w:val="single" w:sz="4" w:space="0" w:color="auto"/>
            </w:tcBorders>
            <w:shd w:val="clear" w:color="auto" w:fill="auto"/>
            <w:vAlign w:val="center"/>
          </w:tcPr>
          <w:p w14:paraId="3440676A"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1701" w:type="dxa"/>
            <w:tcBorders>
              <w:bottom w:val="single" w:sz="4" w:space="0" w:color="auto"/>
            </w:tcBorders>
            <w:shd w:val="clear" w:color="auto" w:fill="auto"/>
            <w:vAlign w:val="center"/>
          </w:tcPr>
          <w:p w14:paraId="25CC15AA" w14:textId="77777777" w:rsidR="004E71F2" w:rsidRPr="007221B8" w:rsidRDefault="004E71F2" w:rsidP="004E71F2">
            <w:pPr>
              <w:rPr>
                <w:rFonts w:ascii="Arial Narrow" w:hAnsi="Arial Narrow"/>
              </w:rPr>
            </w:pPr>
          </w:p>
        </w:tc>
        <w:tc>
          <w:tcPr>
            <w:tcW w:w="3883" w:type="dxa"/>
            <w:tcBorders>
              <w:bottom w:val="single" w:sz="4" w:space="0" w:color="auto"/>
            </w:tcBorders>
            <w:shd w:val="clear" w:color="auto" w:fill="auto"/>
            <w:vAlign w:val="center"/>
          </w:tcPr>
          <w:p w14:paraId="2167F187" w14:textId="77777777" w:rsidR="004E71F2" w:rsidRPr="007221B8" w:rsidRDefault="004E71F2" w:rsidP="004E71F2">
            <w:pPr>
              <w:rPr>
                <w:rFonts w:ascii="Arial Narrow" w:hAnsi="Arial Narrow"/>
              </w:rPr>
            </w:pPr>
          </w:p>
        </w:tc>
      </w:tr>
      <w:tr w:rsidR="004E71F2" w:rsidRPr="007221B8" w14:paraId="2EE63499" w14:textId="77777777" w:rsidTr="00071716">
        <w:trPr>
          <w:gridAfter w:val="1"/>
          <w:wAfter w:w="6" w:type="dxa"/>
          <w:trHeight w:val="20"/>
          <w:jc w:val="center"/>
        </w:trPr>
        <w:tc>
          <w:tcPr>
            <w:tcW w:w="2405" w:type="dxa"/>
            <w:vMerge w:val="restart"/>
            <w:shd w:val="clear" w:color="auto" w:fill="auto"/>
            <w:vAlign w:val="center"/>
          </w:tcPr>
          <w:p w14:paraId="21E8987D" w14:textId="77777777" w:rsidR="004E71F2" w:rsidRPr="007221B8" w:rsidRDefault="004E71F2" w:rsidP="004E71F2">
            <w:pPr>
              <w:rPr>
                <w:rFonts w:ascii="Arial Narrow" w:hAnsi="Arial Narrow"/>
              </w:rPr>
            </w:pPr>
            <w:r w:rsidRPr="007221B8">
              <w:rPr>
                <w:rFonts w:ascii="Arial Narrow" w:hAnsi="Arial Narrow"/>
              </w:rPr>
              <w:t>Opcije</w:t>
            </w:r>
          </w:p>
        </w:tc>
        <w:tc>
          <w:tcPr>
            <w:tcW w:w="1701" w:type="dxa"/>
            <w:tcBorders>
              <w:bottom w:val="single" w:sz="4" w:space="0" w:color="auto"/>
            </w:tcBorders>
            <w:shd w:val="clear" w:color="auto" w:fill="auto"/>
            <w:vAlign w:val="center"/>
          </w:tcPr>
          <w:p w14:paraId="732EB246" w14:textId="77777777" w:rsidR="004E71F2" w:rsidRPr="007221B8" w:rsidRDefault="004E71F2" w:rsidP="004E71F2">
            <w:pPr>
              <w:jc w:val="center"/>
              <w:rPr>
                <w:rFonts w:ascii="Arial Narrow" w:hAnsi="Arial Narrow"/>
              </w:rPr>
            </w:pPr>
            <w:r w:rsidRPr="007221B8">
              <w:rPr>
                <w:rFonts w:ascii="Arial Narrow" w:hAnsi="Arial Narrow"/>
              </w:rPr>
              <w:t>niso dovoljene</w:t>
            </w:r>
          </w:p>
        </w:tc>
        <w:tc>
          <w:tcPr>
            <w:tcW w:w="1701" w:type="dxa"/>
            <w:tcBorders>
              <w:bottom w:val="single" w:sz="4" w:space="0" w:color="auto"/>
            </w:tcBorders>
            <w:shd w:val="clear" w:color="auto" w:fill="auto"/>
            <w:vAlign w:val="center"/>
          </w:tcPr>
          <w:p w14:paraId="617A107A" w14:textId="77777777" w:rsidR="004E71F2" w:rsidRPr="007221B8" w:rsidRDefault="004E71F2" w:rsidP="004E71F2">
            <w:pPr>
              <w:jc w:val="center"/>
              <w:rPr>
                <w:rFonts w:ascii="Arial Narrow" w:hAnsi="Arial Narrow"/>
              </w:rPr>
            </w:pPr>
            <w:r w:rsidRPr="007221B8">
              <w:rPr>
                <w:rFonts w:ascii="Arial Narrow" w:hAnsi="Arial Narrow"/>
              </w:rPr>
              <w:t>so dovoljene</w:t>
            </w:r>
          </w:p>
        </w:tc>
        <w:tc>
          <w:tcPr>
            <w:tcW w:w="3883" w:type="dxa"/>
            <w:tcBorders>
              <w:bottom w:val="single" w:sz="4" w:space="0" w:color="auto"/>
            </w:tcBorders>
            <w:shd w:val="clear" w:color="auto" w:fill="auto"/>
            <w:vAlign w:val="center"/>
          </w:tcPr>
          <w:p w14:paraId="22D70BA3" w14:textId="77777777" w:rsidR="004E71F2" w:rsidRPr="007221B8" w:rsidRDefault="004E71F2" w:rsidP="004E71F2">
            <w:pPr>
              <w:jc w:val="center"/>
              <w:rPr>
                <w:rFonts w:ascii="Arial Narrow" w:hAnsi="Arial Narrow"/>
              </w:rPr>
            </w:pPr>
            <w:r w:rsidRPr="007221B8">
              <w:rPr>
                <w:rFonts w:ascii="Arial Narrow" w:hAnsi="Arial Narrow"/>
              </w:rPr>
              <w:t>posebni pogoji</w:t>
            </w:r>
          </w:p>
        </w:tc>
      </w:tr>
      <w:tr w:rsidR="004E71F2" w:rsidRPr="007221B8" w14:paraId="2A6E32C4" w14:textId="77777777" w:rsidTr="00071716">
        <w:trPr>
          <w:gridAfter w:val="1"/>
          <w:wAfter w:w="6" w:type="dxa"/>
          <w:trHeight w:val="20"/>
          <w:jc w:val="center"/>
        </w:trPr>
        <w:tc>
          <w:tcPr>
            <w:tcW w:w="2405" w:type="dxa"/>
            <w:vMerge/>
            <w:shd w:val="clear" w:color="auto" w:fill="auto"/>
          </w:tcPr>
          <w:p w14:paraId="507C96E4" w14:textId="77777777" w:rsidR="004E71F2" w:rsidRPr="007221B8" w:rsidRDefault="004E71F2" w:rsidP="004E71F2">
            <w:pPr>
              <w:rPr>
                <w:rFonts w:ascii="Arial Narrow" w:hAnsi="Arial Narrow"/>
              </w:rPr>
            </w:pPr>
          </w:p>
        </w:tc>
        <w:tc>
          <w:tcPr>
            <w:tcW w:w="1701" w:type="dxa"/>
            <w:shd w:val="clear" w:color="auto" w:fill="auto"/>
            <w:vAlign w:val="center"/>
          </w:tcPr>
          <w:p w14:paraId="56B58357"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1701" w:type="dxa"/>
            <w:shd w:val="clear" w:color="auto" w:fill="auto"/>
            <w:vAlign w:val="center"/>
          </w:tcPr>
          <w:p w14:paraId="0C7C8AA2" w14:textId="77777777" w:rsidR="004E71F2" w:rsidRPr="007221B8" w:rsidRDefault="004E71F2" w:rsidP="004E71F2">
            <w:pPr>
              <w:rPr>
                <w:rFonts w:ascii="Arial Narrow" w:hAnsi="Arial Narrow"/>
              </w:rPr>
            </w:pPr>
          </w:p>
        </w:tc>
        <w:tc>
          <w:tcPr>
            <w:tcW w:w="3883" w:type="dxa"/>
            <w:shd w:val="clear" w:color="auto" w:fill="auto"/>
            <w:vAlign w:val="center"/>
          </w:tcPr>
          <w:p w14:paraId="20DF1D27" w14:textId="77777777" w:rsidR="004E71F2" w:rsidRPr="007221B8" w:rsidRDefault="004E71F2" w:rsidP="004E71F2">
            <w:pPr>
              <w:rPr>
                <w:rFonts w:ascii="Arial Narrow" w:hAnsi="Arial Narrow"/>
              </w:rPr>
            </w:pPr>
          </w:p>
        </w:tc>
      </w:tr>
      <w:tr w:rsidR="004E71F2" w:rsidRPr="007221B8" w14:paraId="1A294E26" w14:textId="77777777" w:rsidTr="00071716">
        <w:trPr>
          <w:trHeight w:val="20"/>
          <w:jc w:val="center"/>
        </w:trPr>
        <w:tc>
          <w:tcPr>
            <w:tcW w:w="2405" w:type="dxa"/>
            <w:shd w:val="clear" w:color="auto" w:fill="auto"/>
            <w:vAlign w:val="center"/>
          </w:tcPr>
          <w:p w14:paraId="609E5B9F" w14:textId="77777777" w:rsidR="004E71F2" w:rsidRPr="007221B8" w:rsidRDefault="004E71F2" w:rsidP="004E71F2">
            <w:pPr>
              <w:rPr>
                <w:rFonts w:ascii="Arial Narrow" w:hAnsi="Arial Narrow"/>
              </w:rPr>
            </w:pPr>
            <w:r w:rsidRPr="007221B8">
              <w:rPr>
                <w:rFonts w:ascii="Arial Narrow" w:hAnsi="Arial Narrow"/>
              </w:rPr>
              <w:t>Skupno nastopanje</w:t>
            </w:r>
          </w:p>
        </w:tc>
        <w:tc>
          <w:tcPr>
            <w:tcW w:w="7291" w:type="dxa"/>
            <w:gridSpan w:val="4"/>
            <w:shd w:val="clear" w:color="auto" w:fill="auto"/>
            <w:vAlign w:val="center"/>
          </w:tcPr>
          <w:p w14:paraId="362DDB79" w14:textId="77777777" w:rsidR="004E71F2" w:rsidRPr="007221B8" w:rsidRDefault="00ED1CD2" w:rsidP="004E71F2">
            <w:pPr>
              <w:spacing w:after="120"/>
              <w:jc w:val="both"/>
              <w:rPr>
                <w:rFonts w:ascii="Arial Narrow" w:hAnsi="Arial Narrow"/>
              </w:rPr>
            </w:pPr>
            <w:r w:rsidRPr="007221B8">
              <w:rPr>
                <w:rFonts w:ascii="Arial Narrow" w:hAnsi="Arial Narrow"/>
              </w:rPr>
              <w:t>V predmetnem postopku javnega naročanja</w:t>
            </w:r>
            <w:r w:rsidR="004E71F2" w:rsidRPr="007221B8">
              <w:rPr>
                <w:rFonts w:ascii="Arial Narrow" w:hAnsi="Arial Narrow"/>
              </w:rPr>
              <w:t xml:space="preserve"> je dovoljena skupna ponudba več pogodbenih partnerjev.</w:t>
            </w:r>
          </w:p>
          <w:p w14:paraId="18497C56" w14:textId="77777777" w:rsidR="004E71F2" w:rsidRPr="007221B8" w:rsidRDefault="004E71F2" w:rsidP="004E71F2">
            <w:pPr>
              <w:spacing w:after="120"/>
              <w:jc w:val="both"/>
              <w:rPr>
                <w:rFonts w:ascii="Arial Narrow" w:hAnsi="Arial Narrow"/>
              </w:rPr>
            </w:pPr>
            <w:r w:rsidRPr="007221B8">
              <w:rPr>
                <w:rFonts w:ascii="Arial Narrow" w:hAnsi="Arial Narrow"/>
              </w:rPr>
              <w:lastRenderedPageBreak/>
              <w:t xml:space="preserve">V </w:t>
            </w:r>
            <w:r w:rsidR="002E30B2">
              <w:rPr>
                <w:rFonts w:ascii="Arial Narrow" w:hAnsi="Arial Narrow"/>
              </w:rPr>
              <w:t>6</w:t>
            </w:r>
            <w:r w:rsidRPr="007221B8">
              <w:rPr>
                <w:rFonts w:ascii="Arial Narrow" w:hAnsi="Arial Narrow"/>
              </w:rPr>
              <w:t>. točki (Preverjanje sposobnosti) teh navodil je določeno, ali mora v primeru skupne ponudbe posamezen pogoj izpolnjevati vsak izmed partnerjev ali pa lahko pogoj izpolnjujejo partnerji skupaj.</w:t>
            </w:r>
          </w:p>
          <w:p w14:paraId="5633BEBD" w14:textId="77777777" w:rsidR="004E71F2" w:rsidRPr="007221B8" w:rsidRDefault="004E71F2" w:rsidP="004E71F2">
            <w:pPr>
              <w:jc w:val="both"/>
              <w:rPr>
                <w:rFonts w:ascii="Arial Narrow" w:hAnsi="Arial Narrow"/>
              </w:rPr>
            </w:pPr>
            <w:r w:rsidRPr="007221B8">
              <w:rPr>
                <w:rFonts w:ascii="Arial Narrow" w:hAnsi="Arial Narrow"/>
              </w:rPr>
              <w:t>Ponudnik, ki nastopa v več kot eni ponudbi, ne glede na to, ali nastopa samostojno ali kot partner v skupni ponudbi, diskvalificira vse ponudbe, v katerih nastopa. Take ponudbe bodo izločene.</w:t>
            </w:r>
          </w:p>
        </w:tc>
      </w:tr>
      <w:tr w:rsidR="004E71F2" w:rsidRPr="007221B8" w14:paraId="04FF05DB" w14:textId="77777777" w:rsidTr="00071716">
        <w:trPr>
          <w:gridAfter w:val="1"/>
          <w:wAfter w:w="6" w:type="dxa"/>
          <w:trHeight w:val="20"/>
          <w:jc w:val="center"/>
        </w:trPr>
        <w:tc>
          <w:tcPr>
            <w:tcW w:w="2405" w:type="dxa"/>
            <w:vMerge w:val="restart"/>
            <w:shd w:val="clear" w:color="auto" w:fill="auto"/>
            <w:vAlign w:val="center"/>
          </w:tcPr>
          <w:p w14:paraId="3DA7DA73" w14:textId="77777777" w:rsidR="004E71F2" w:rsidRPr="007221B8" w:rsidRDefault="004E71F2" w:rsidP="004E71F2">
            <w:pPr>
              <w:rPr>
                <w:rFonts w:ascii="Arial Narrow" w:hAnsi="Arial Narrow"/>
              </w:rPr>
            </w:pPr>
            <w:r w:rsidRPr="007221B8">
              <w:rPr>
                <w:rFonts w:ascii="Arial Narrow" w:hAnsi="Arial Narrow"/>
              </w:rPr>
              <w:lastRenderedPageBreak/>
              <w:t>Nastopanje s podizvajalci</w:t>
            </w:r>
          </w:p>
        </w:tc>
        <w:tc>
          <w:tcPr>
            <w:tcW w:w="1701" w:type="dxa"/>
            <w:tcBorders>
              <w:bottom w:val="single" w:sz="4" w:space="0" w:color="auto"/>
            </w:tcBorders>
            <w:shd w:val="clear" w:color="auto" w:fill="auto"/>
            <w:vAlign w:val="center"/>
          </w:tcPr>
          <w:p w14:paraId="6B745507" w14:textId="77777777" w:rsidR="004E71F2" w:rsidRPr="007221B8" w:rsidRDefault="004E71F2" w:rsidP="004E71F2">
            <w:pPr>
              <w:jc w:val="center"/>
              <w:rPr>
                <w:rFonts w:ascii="Arial Narrow" w:hAnsi="Arial Narrow"/>
              </w:rPr>
            </w:pPr>
            <w:r w:rsidRPr="007221B8">
              <w:rPr>
                <w:rFonts w:ascii="Arial Narrow" w:hAnsi="Arial Narrow"/>
              </w:rPr>
              <w:t>ni dovoljeno</w:t>
            </w:r>
          </w:p>
        </w:tc>
        <w:tc>
          <w:tcPr>
            <w:tcW w:w="1701" w:type="dxa"/>
            <w:tcBorders>
              <w:bottom w:val="single" w:sz="4" w:space="0" w:color="auto"/>
            </w:tcBorders>
            <w:shd w:val="clear" w:color="auto" w:fill="auto"/>
            <w:vAlign w:val="center"/>
          </w:tcPr>
          <w:p w14:paraId="68EED2EB" w14:textId="77777777" w:rsidR="004E71F2" w:rsidRPr="007221B8" w:rsidRDefault="004E71F2" w:rsidP="004E71F2">
            <w:pPr>
              <w:jc w:val="center"/>
              <w:rPr>
                <w:rFonts w:ascii="Arial Narrow" w:hAnsi="Arial Narrow"/>
              </w:rPr>
            </w:pPr>
            <w:r w:rsidRPr="007221B8">
              <w:rPr>
                <w:rFonts w:ascii="Arial Narrow" w:hAnsi="Arial Narrow"/>
              </w:rPr>
              <w:t>je dovoljeno</w:t>
            </w:r>
          </w:p>
        </w:tc>
        <w:tc>
          <w:tcPr>
            <w:tcW w:w="3883" w:type="dxa"/>
            <w:tcBorders>
              <w:bottom w:val="single" w:sz="4" w:space="0" w:color="auto"/>
            </w:tcBorders>
            <w:shd w:val="clear" w:color="auto" w:fill="auto"/>
            <w:vAlign w:val="center"/>
          </w:tcPr>
          <w:p w14:paraId="2D1E786F" w14:textId="77777777" w:rsidR="004E71F2" w:rsidRPr="007221B8" w:rsidRDefault="004E71F2" w:rsidP="004E71F2">
            <w:pPr>
              <w:jc w:val="center"/>
              <w:rPr>
                <w:rFonts w:ascii="Arial Narrow" w:hAnsi="Arial Narrow"/>
              </w:rPr>
            </w:pPr>
            <w:r w:rsidRPr="007221B8">
              <w:rPr>
                <w:rFonts w:ascii="Arial Narrow" w:hAnsi="Arial Narrow"/>
              </w:rPr>
              <w:t>pogoji</w:t>
            </w:r>
          </w:p>
        </w:tc>
      </w:tr>
      <w:tr w:rsidR="004E71F2" w:rsidRPr="007221B8" w14:paraId="4866A669" w14:textId="77777777" w:rsidTr="00071716">
        <w:trPr>
          <w:gridAfter w:val="1"/>
          <w:wAfter w:w="6" w:type="dxa"/>
          <w:trHeight w:val="20"/>
          <w:jc w:val="center"/>
        </w:trPr>
        <w:tc>
          <w:tcPr>
            <w:tcW w:w="2405" w:type="dxa"/>
            <w:vMerge/>
            <w:shd w:val="clear" w:color="auto" w:fill="auto"/>
            <w:vAlign w:val="center"/>
          </w:tcPr>
          <w:p w14:paraId="469059A1" w14:textId="77777777" w:rsidR="004E71F2" w:rsidRPr="007221B8" w:rsidRDefault="004E71F2" w:rsidP="004E71F2">
            <w:pPr>
              <w:rPr>
                <w:rFonts w:ascii="Arial Narrow" w:hAnsi="Arial Narrow"/>
              </w:rPr>
            </w:pPr>
          </w:p>
        </w:tc>
        <w:tc>
          <w:tcPr>
            <w:tcW w:w="1701" w:type="dxa"/>
            <w:tcBorders>
              <w:bottom w:val="single" w:sz="4" w:space="0" w:color="auto"/>
            </w:tcBorders>
            <w:shd w:val="clear" w:color="auto" w:fill="auto"/>
            <w:vAlign w:val="center"/>
          </w:tcPr>
          <w:p w14:paraId="2ACB62BC" w14:textId="77777777" w:rsidR="004E71F2" w:rsidRPr="007221B8" w:rsidRDefault="004E71F2" w:rsidP="004E71F2">
            <w:pPr>
              <w:jc w:val="center"/>
              <w:rPr>
                <w:rFonts w:ascii="Arial Narrow" w:hAnsi="Arial Narrow"/>
              </w:rPr>
            </w:pPr>
          </w:p>
        </w:tc>
        <w:tc>
          <w:tcPr>
            <w:tcW w:w="1701" w:type="dxa"/>
            <w:tcBorders>
              <w:bottom w:val="single" w:sz="4" w:space="0" w:color="auto"/>
            </w:tcBorders>
            <w:shd w:val="clear" w:color="auto" w:fill="auto"/>
            <w:vAlign w:val="center"/>
          </w:tcPr>
          <w:p w14:paraId="579799B1"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3883" w:type="dxa"/>
            <w:tcBorders>
              <w:bottom w:val="single" w:sz="4" w:space="0" w:color="auto"/>
            </w:tcBorders>
            <w:shd w:val="clear" w:color="auto" w:fill="auto"/>
            <w:vAlign w:val="center"/>
          </w:tcPr>
          <w:p w14:paraId="6DEFFB82" w14:textId="77777777" w:rsidR="004E71F2" w:rsidRPr="007221B8" w:rsidRDefault="004E71F2" w:rsidP="004E71F2">
            <w:pPr>
              <w:spacing w:after="120"/>
              <w:jc w:val="both"/>
              <w:rPr>
                <w:rFonts w:ascii="Arial Narrow" w:hAnsi="Arial Narrow"/>
              </w:rPr>
            </w:pPr>
            <w:r w:rsidRPr="007221B8">
              <w:rPr>
                <w:rFonts w:ascii="Arial Narrow" w:hAnsi="Arial Narrow"/>
              </w:rPr>
              <w:t>Glavni izvajalec, ki v izvedbo javnega naročila vključi enega ali več podizvajalcev, mora imeti ob sklenitvi pogodbe z naročnikom ali v času njenega izvajanja, sklenjene veljavne pogodbe s podizvajalci.</w:t>
            </w:r>
          </w:p>
          <w:p w14:paraId="2A908CC2" w14:textId="77777777" w:rsidR="004E71F2" w:rsidRPr="007221B8" w:rsidRDefault="004E71F2" w:rsidP="004E71F2">
            <w:pPr>
              <w:jc w:val="both"/>
              <w:rPr>
                <w:rFonts w:ascii="Arial Narrow" w:hAnsi="Arial Narrow"/>
              </w:rPr>
            </w:pPr>
            <w:r w:rsidRPr="007221B8">
              <w:rPr>
                <w:rFonts w:ascii="Arial Narrow" w:hAnsi="Arial Narrow"/>
              </w:rPr>
              <w:t xml:space="preserve">Ponudnik v razmerju do naročnika v celoti odgovarja za izvedbo prejetega naročila, ne glede na število podizvajalcev, ki jih </w:t>
            </w:r>
            <w:r w:rsidR="00ED1CD2" w:rsidRPr="007221B8">
              <w:rPr>
                <w:rFonts w:ascii="Arial Narrow" w:hAnsi="Arial Narrow"/>
              </w:rPr>
              <w:t>sodelujejo pri izvajanju naročila</w:t>
            </w:r>
            <w:r w:rsidRPr="007221B8">
              <w:rPr>
                <w:rFonts w:ascii="Arial Narrow" w:hAnsi="Arial Narrow"/>
              </w:rPr>
              <w:t>.</w:t>
            </w:r>
          </w:p>
          <w:p w14:paraId="0674C2ED" w14:textId="77777777" w:rsidR="004E71F2" w:rsidRPr="007221B8" w:rsidRDefault="004E71F2" w:rsidP="004E71F2">
            <w:pPr>
              <w:jc w:val="both"/>
              <w:rPr>
                <w:rFonts w:ascii="Arial Narrow" w:hAnsi="Arial Narrow"/>
              </w:rPr>
            </w:pPr>
            <w:r w:rsidRPr="007221B8">
              <w:rPr>
                <w:rFonts w:ascii="Arial Narrow" w:hAnsi="Arial Narrow"/>
              </w:rPr>
              <w:t xml:space="preserve">Naročnik </w:t>
            </w:r>
            <w:r w:rsidR="00ED1CD2" w:rsidRPr="007221B8">
              <w:rPr>
                <w:rFonts w:ascii="Arial Narrow" w:hAnsi="Arial Narrow"/>
              </w:rPr>
              <w:t>v predmetnem postopku javnega naročanja</w:t>
            </w:r>
            <w:r w:rsidRPr="007221B8">
              <w:rPr>
                <w:rFonts w:ascii="Arial Narrow" w:hAnsi="Arial Narrow"/>
              </w:rPr>
              <w:t xml:space="preserve"> ne zahteva navedbe</w:t>
            </w:r>
            <w:r w:rsidR="002E30B2">
              <w:rPr>
                <w:rFonts w:ascii="Arial Narrow" w:hAnsi="Arial Narrow"/>
              </w:rPr>
              <w:t>/nominacije</w:t>
            </w:r>
            <w:r w:rsidRPr="007221B8">
              <w:rPr>
                <w:rFonts w:ascii="Arial Narrow" w:hAnsi="Arial Narrow"/>
              </w:rPr>
              <w:t xml:space="preserve"> podizvajalcev (dobava blaga).</w:t>
            </w:r>
          </w:p>
        </w:tc>
      </w:tr>
    </w:tbl>
    <w:p w14:paraId="250AD959" w14:textId="77777777" w:rsidR="004E71F2" w:rsidRPr="007221B8" w:rsidRDefault="004E71F2" w:rsidP="004E71F2">
      <w:pPr>
        <w:rPr>
          <w:rFonts w:ascii="Arial Narrow" w:hAnsi="Arial Narrow"/>
          <w:b/>
        </w:rPr>
      </w:pPr>
    </w:p>
    <w:p w14:paraId="2C40DE96" w14:textId="77777777" w:rsidR="004E71F2" w:rsidRPr="007221B8" w:rsidRDefault="004E71F2" w:rsidP="00C359B6">
      <w:pPr>
        <w:numPr>
          <w:ilvl w:val="0"/>
          <w:numId w:val="3"/>
        </w:numPr>
        <w:rPr>
          <w:rFonts w:ascii="Arial Narrow" w:hAnsi="Arial Narrow"/>
          <w:b/>
        </w:rPr>
      </w:pPr>
      <w:r w:rsidRPr="007221B8">
        <w:rPr>
          <w:rFonts w:ascii="Arial Narrow" w:hAnsi="Arial Narrow"/>
          <w:b/>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4E71F2" w:rsidRPr="007221B8" w14:paraId="75E012BA" w14:textId="77777777" w:rsidTr="00071716">
        <w:trPr>
          <w:trHeight w:val="20"/>
          <w:jc w:val="center"/>
        </w:trPr>
        <w:tc>
          <w:tcPr>
            <w:tcW w:w="9695" w:type="dxa"/>
            <w:gridSpan w:val="2"/>
            <w:shd w:val="clear" w:color="auto" w:fill="auto"/>
            <w:vAlign w:val="center"/>
          </w:tcPr>
          <w:p w14:paraId="4FA7DD42" w14:textId="77777777" w:rsidR="004E71F2" w:rsidRPr="007221B8" w:rsidRDefault="004E71F2" w:rsidP="004E71F2">
            <w:pPr>
              <w:rPr>
                <w:rFonts w:ascii="Arial Narrow" w:hAnsi="Arial Narrow"/>
              </w:rPr>
            </w:pPr>
            <w:r w:rsidRPr="007221B8">
              <w:rPr>
                <w:rFonts w:ascii="Arial Narrow" w:hAnsi="Arial Narrow"/>
                <w:b/>
              </w:rPr>
              <w:t>Predložitev ponudb</w:t>
            </w:r>
          </w:p>
        </w:tc>
      </w:tr>
      <w:tr w:rsidR="004E71F2" w:rsidRPr="007221B8" w14:paraId="1F8C55CC" w14:textId="77777777" w:rsidTr="00071716">
        <w:trPr>
          <w:trHeight w:val="624"/>
          <w:jc w:val="center"/>
        </w:trPr>
        <w:tc>
          <w:tcPr>
            <w:tcW w:w="2405" w:type="dxa"/>
            <w:shd w:val="clear" w:color="auto" w:fill="auto"/>
            <w:vAlign w:val="center"/>
          </w:tcPr>
          <w:p w14:paraId="303B5D09" w14:textId="77777777" w:rsidR="004E71F2" w:rsidRPr="007221B8" w:rsidRDefault="004E71F2" w:rsidP="004E71F2">
            <w:pPr>
              <w:rPr>
                <w:rFonts w:ascii="Arial Narrow" w:hAnsi="Arial Narrow"/>
              </w:rPr>
            </w:pPr>
            <w:r w:rsidRPr="007221B8">
              <w:rPr>
                <w:rFonts w:ascii="Arial Narrow" w:hAnsi="Arial Narrow"/>
              </w:rPr>
              <w:t>Rok za prejem ponudb</w:t>
            </w:r>
          </w:p>
        </w:tc>
        <w:tc>
          <w:tcPr>
            <w:tcW w:w="7290" w:type="dxa"/>
            <w:shd w:val="clear" w:color="auto" w:fill="auto"/>
            <w:vAlign w:val="center"/>
          </w:tcPr>
          <w:p w14:paraId="706CF8A9" w14:textId="6C129FE6" w:rsidR="004E71F2" w:rsidRPr="007221B8" w:rsidRDefault="004E71F2" w:rsidP="004E71F2">
            <w:pPr>
              <w:rPr>
                <w:rFonts w:ascii="Arial Narrow" w:hAnsi="Arial Narrow"/>
                <w:b/>
              </w:rPr>
            </w:pPr>
            <w:r w:rsidRPr="004C73C2">
              <w:rPr>
                <w:rFonts w:ascii="Arial Narrow" w:hAnsi="Arial Narrow"/>
                <w:b/>
                <w:noProof/>
              </w:rPr>
              <w:fldChar w:fldCharType="begin"/>
            </w:r>
            <w:r w:rsidRPr="004C73C2">
              <w:rPr>
                <w:rFonts w:ascii="Arial Narrow" w:hAnsi="Arial Narrow"/>
                <w:b/>
                <w:noProof/>
              </w:rPr>
              <w:instrText xml:space="preserve"> DOCPROPERTY  "MFiles_P1053"  \* MERGEFORMAT </w:instrText>
            </w:r>
            <w:r w:rsidRPr="004C73C2">
              <w:rPr>
                <w:rFonts w:ascii="Arial Narrow" w:hAnsi="Arial Narrow"/>
                <w:b/>
                <w:noProof/>
              </w:rPr>
              <w:fldChar w:fldCharType="end"/>
            </w:r>
            <w:r w:rsidRPr="004C73C2">
              <w:rPr>
                <w:rFonts w:ascii="Arial Narrow" w:hAnsi="Arial Narrow"/>
                <w:b/>
              </w:rPr>
              <w:t xml:space="preserve"> </w:t>
            </w:r>
            <w:r w:rsidR="00980559" w:rsidRPr="004C73C2">
              <w:rPr>
                <w:rFonts w:ascii="Arial Narrow" w:hAnsi="Arial Narrow"/>
                <w:b/>
              </w:rPr>
              <w:t>d</w:t>
            </w:r>
            <w:r w:rsidRPr="004C73C2">
              <w:rPr>
                <w:rFonts w:ascii="Arial Narrow" w:hAnsi="Arial Narrow"/>
                <w:b/>
              </w:rPr>
              <w:t xml:space="preserve">o </w:t>
            </w:r>
            <w:r w:rsidR="004C73C2" w:rsidRPr="004C73C2">
              <w:rPr>
                <w:rFonts w:ascii="Arial Narrow" w:hAnsi="Arial Narrow"/>
                <w:b/>
              </w:rPr>
              <w:t xml:space="preserve">17. 7. 2023 </w:t>
            </w:r>
            <w:r w:rsidRPr="004C73C2">
              <w:rPr>
                <w:rFonts w:ascii="Arial Narrow" w:hAnsi="Arial Narrow"/>
                <w:b/>
              </w:rPr>
              <w:t>do 10:00</w:t>
            </w:r>
          </w:p>
        </w:tc>
      </w:tr>
      <w:tr w:rsidR="004E71F2" w:rsidRPr="007221B8" w14:paraId="700DE53A" w14:textId="77777777" w:rsidTr="00071716">
        <w:trPr>
          <w:trHeight w:val="20"/>
          <w:jc w:val="center"/>
        </w:trPr>
        <w:tc>
          <w:tcPr>
            <w:tcW w:w="2405" w:type="dxa"/>
            <w:shd w:val="clear" w:color="auto" w:fill="auto"/>
            <w:vAlign w:val="center"/>
          </w:tcPr>
          <w:p w14:paraId="65C423E3" w14:textId="77777777" w:rsidR="004E71F2" w:rsidRPr="007221B8" w:rsidRDefault="004E71F2" w:rsidP="004E71F2">
            <w:pPr>
              <w:rPr>
                <w:rFonts w:ascii="Arial Narrow" w:hAnsi="Arial Narrow"/>
              </w:rPr>
            </w:pPr>
            <w:r w:rsidRPr="007221B8">
              <w:rPr>
                <w:rFonts w:ascii="Arial Narrow" w:hAnsi="Arial Narrow"/>
              </w:rPr>
              <w:t>Vložišče</w:t>
            </w:r>
          </w:p>
        </w:tc>
        <w:tc>
          <w:tcPr>
            <w:tcW w:w="7290" w:type="dxa"/>
            <w:shd w:val="clear" w:color="auto" w:fill="auto"/>
            <w:vAlign w:val="center"/>
          </w:tcPr>
          <w:p w14:paraId="30A19ED2" w14:textId="77777777" w:rsidR="004E71F2" w:rsidRPr="007221B8" w:rsidRDefault="004E71F2" w:rsidP="004E71F2">
            <w:pPr>
              <w:rPr>
                <w:rFonts w:ascii="Arial Narrow" w:hAnsi="Arial Narrow"/>
                <w:b/>
              </w:rPr>
            </w:pPr>
          </w:p>
          <w:p w14:paraId="4356B295" w14:textId="68B654FF" w:rsidR="004E71F2" w:rsidRPr="007221B8" w:rsidRDefault="004E71F2" w:rsidP="004E71F2">
            <w:pPr>
              <w:rPr>
                <w:rFonts w:ascii="Arial Narrow" w:hAnsi="Arial Narrow"/>
                <w:b/>
              </w:rPr>
            </w:pPr>
            <w:r w:rsidRPr="007221B8">
              <w:rPr>
                <w:rFonts w:ascii="Arial Narrow" w:hAnsi="Arial Narrow" w:cs="Arial"/>
              </w:rPr>
              <w:t xml:space="preserve">Ponudba se šteje za pravočasno oddano, če jo naročnik prejme preko sistema e-JN </w:t>
            </w:r>
            <w:hyperlink w:history="1">
              <w:r w:rsidR="004C73C2" w:rsidRPr="0031576E">
                <w:rPr>
                  <w:rStyle w:val="Hiperpovezava"/>
                  <w:rFonts w:ascii="Arial Narrow" w:hAnsi="Arial Narrow" w:cs="Arial"/>
                </w:rPr>
                <w:t xml:space="preserve">https://ejn.gov.si najkasneje do 17. 7. 2023 </w:t>
              </w:r>
              <w:r w:rsidR="004C73C2" w:rsidRPr="0031576E">
                <w:rPr>
                  <w:rStyle w:val="Hiperpovezava"/>
                  <w:rFonts w:ascii="Arial Narrow" w:hAnsi="Arial Narrow" w:cs="Arial"/>
                  <w:i/>
                </w:rPr>
                <w:t xml:space="preserve">/datumski rok za predložitev ponudb/ </w:t>
              </w:r>
              <w:r w:rsidR="004C73C2" w:rsidRPr="0031576E">
                <w:rPr>
                  <w:rStyle w:val="Hiperpovezava"/>
                  <w:rFonts w:ascii="Arial Narrow" w:hAnsi="Arial Narrow"/>
                </w:rPr>
                <w:t>do 10:00</w:t>
              </w:r>
            </w:hyperlink>
            <w:r w:rsidRPr="007221B8">
              <w:rPr>
                <w:rFonts w:ascii="Arial Narrow" w:hAnsi="Arial Narrow"/>
              </w:rPr>
              <w:t xml:space="preserve"> ure. Za oddano ponudbo se šteje ponudba, ki je v informacijskem sistemu e-JN označena s statusom »ODDAN</w:t>
            </w:r>
            <w:r w:rsidR="00ED1CD2" w:rsidRPr="007221B8">
              <w:rPr>
                <w:rFonts w:ascii="Arial Narrow" w:hAnsi="Arial Narrow"/>
              </w:rPr>
              <w:t>A</w:t>
            </w:r>
            <w:r w:rsidRPr="007221B8">
              <w:rPr>
                <w:rFonts w:ascii="Arial Narrow" w:hAnsi="Arial Narrow"/>
              </w:rPr>
              <w:t>«.</w:t>
            </w:r>
            <w:r w:rsidRPr="007221B8" w:rsidDel="0085379C">
              <w:rPr>
                <w:rStyle w:val="Pripombasklic"/>
                <w:rFonts w:ascii="Arial Narrow" w:hAnsi="Arial Narrow"/>
                <w:sz w:val="24"/>
                <w:szCs w:val="24"/>
              </w:rPr>
              <w:t xml:space="preserve"> </w:t>
            </w:r>
          </w:p>
        </w:tc>
      </w:tr>
      <w:tr w:rsidR="004E71F2" w:rsidRPr="007221B8" w14:paraId="6C01BA5E" w14:textId="77777777" w:rsidTr="00071716">
        <w:trPr>
          <w:trHeight w:val="20"/>
          <w:jc w:val="center"/>
        </w:trPr>
        <w:tc>
          <w:tcPr>
            <w:tcW w:w="2405" w:type="dxa"/>
            <w:tcBorders>
              <w:bottom w:val="single" w:sz="4" w:space="0" w:color="auto"/>
            </w:tcBorders>
            <w:shd w:val="clear" w:color="auto" w:fill="auto"/>
            <w:vAlign w:val="center"/>
          </w:tcPr>
          <w:p w14:paraId="601FDFE0" w14:textId="77777777" w:rsidR="004E71F2" w:rsidRPr="007221B8" w:rsidRDefault="004E71F2" w:rsidP="004E71F2">
            <w:pPr>
              <w:rPr>
                <w:rFonts w:ascii="Arial Narrow" w:hAnsi="Arial Narrow"/>
              </w:rPr>
            </w:pPr>
            <w:r w:rsidRPr="007221B8">
              <w:rPr>
                <w:rFonts w:ascii="Arial Narrow" w:hAnsi="Arial Narrow"/>
              </w:rPr>
              <w:t>Spremembe in umik ponudb</w:t>
            </w:r>
          </w:p>
        </w:tc>
        <w:tc>
          <w:tcPr>
            <w:tcW w:w="7290" w:type="dxa"/>
            <w:tcBorders>
              <w:bottom w:val="single" w:sz="4" w:space="0" w:color="auto"/>
            </w:tcBorders>
            <w:shd w:val="clear" w:color="auto" w:fill="auto"/>
            <w:vAlign w:val="center"/>
          </w:tcPr>
          <w:p w14:paraId="41DC6D51" w14:textId="77777777" w:rsidR="004E71F2" w:rsidRPr="007221B8" w:rsidRDefault="004E71F2" w:rsidP="004E71F2">
            <w:pPr>
              <w:spacing w:after="120"/>
              <w:jc w:val="both"/>
              <w:rPr>
                <w:rFonts w:ascii="Arial Narrow" w:hAnsi="Arial Narrow"/>
              </w:rPr>
            </w:pPr>
            <w:r w:rsidRPr="007221B8">
              <w:rPr>
                <w:rFonts w:ascii="Arial Narrow" w:hAnsi="Arial Narrow"/>
              </w:rPr>
              <w:t>Ponudniki lahko spremenijo ali umaknejo ponudbe do roka za prejem ponudb.</w:t>
            </w:r>
          </w:p>
          <w:p w14:paraId="405A8734"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Ponudniki lahko spremenijo ali umaknejo ponudbe do roka za prejem ponudb. Umik ponudbe je mogoče izvesti v informacijskem sistemu za oddajo elektronskih ponudb v profilu ponudnika, ki je oddal ponudbo v sistem, pri oddani ponudbi, z opcijsko navedbo razloga umika, spremembo ponudbe pa se izvede znotraj istega </w:t>
            </w:r>
            <w:r w:rsidRPr="007221B8">
              <w:rPr>
                <w:rFonts w:ascii="Arial Narrow" w:hAnsi="Arial Narrow"/>
              </w:rPr>
              <w:lastRenderedPageBreak/>
              <w:t>sistema tako, da se najprej umakne že predloženo ponudbo, nato pa se pred rokom za prejem ponudb odda novo ponudbo.</w:t>
            </w:r>
          </w:p>
        </w:tc>
      </w:tr>
      <w:tr w:rsidR="004E71F2" w:rsidRPr="007221B8" w14:paraId="5078522C" w14:textId="77777777" w:rsidTr="00071716">
        <w:trPr>
          <w:trHeight w:val="20"/>
          <w:jc w:val="center"/>
        </w:trPr>
        <w:tc>
          <w:tcPr>
            <w:tcW w:w="9695" w:type="dxa"/>
            <w:gridSpan w:val="2"/>
            <w:tcBorders>
              <w:bottom w:val="single" w:sz="4" w:space="0" w:color="auto"/>
            </w:tcBorders>
            <w:shd w:val="clear" w:color="auto" w:fill="auto"/>
            <w:vAlign w:val="center"/>
          </w:tcPr>
          <w:p w14:paraId="1957983E" w14:textId="77777777" w:rsidR="004E71F2" w:rsidRPr="007221B8" w:rsidRDefault="004E71F2" w:rsidP="004E71F2">
            <w:pPr>
              <w:rPr>
                <w:rFonts w:ascii="Arial Narrow" w:hAnsi="Arial Narrow"/>
              </w:rPr>
            </w:pPr>
            <w:r w:rsidRPr="007221B8">
              <w:rPr>
                <w:rFonts w:ascii="Arial Narrow" w:hAnsi="Arial Narrow"/>
                <w:b/>
              </w:rPr>
              <w:lastRenderedPageBreak/>
              <w:t>Javno odpiranje ponudb</w:t>
            </w:r>
          </w:p>
        </w:tc>
      </w:tr>
      <w:tr w:rsidR="004E71F2" w:rsidRPr="007221B8" w14:paraId="2CCC15D8" w14:textId="77777777" w:rsidTr="00071716">
        <w:trPr>
          <w:trHeight w:val="20"/>
          <w:jc w:val="center"/>
        </w:trPr>
        <w:tc>
          <w:tcPr>
            <w:tcW w:w="2405" w:type="dxa"/>
            <w:tcBorders>
              <w:bottom w:val="single" w:sz="4" w:space="0" w:color="auto"/>
            </w:tcBorders>
            <w:shd w:val="clear" w:color="auto" w:fill="auto"/>
            <w:vAlign w:val="center"/>
          </w:tcPr>
          <w:p w14:paraId="32F53F0C" w14:textId="77777777" w:rsidR="004E71F2" w:rsidRPr="007221B8" w:rsidRDefault="004E71F2" w:rsidP="004E71F2">
            <w:pPr>
              <w:jc w:val="center"/>
              <w:rPr>
                <w:rFonts w:ascii="Arial Narrow" w:hAnsi="Arial Narrow"/>
              </w:rPr>
            </w:pPr>
            <w:r w:rsidRPr="007221B8">
              <w:rPr>
                <w:rFonts w:ascii="Arial Narrow" w:hAnsi="Arial Narrow"/>
              </w:rPr>
              <w:t>Čas</w:t>
            </w:r>
          </w:p>
        </w:tc>
        <w:tc>
          <w:tcPr>
            <w:tcW w:w="7290" w:type="dxa"/>
            <w:tcBorders>
              <w:bottom w:val="single" w:sz="4" w:space="0" w:color="auto"/>
            </w:tcBorders>
            <w:shd w:val="clear" w:color="auto" w:fill="auto"/>
            <w:vAlign w:val="center"/>
          </w:tcPr>
          <w:p w14:paraId="058079C4" w14:textId="77777777" w:rsidR="004E71F2" w:rsidRPr="007221B8" w:rsidRDefault="004E71F2" w:rsidP="004E71F2">
            <w:pPr>
              <w:jc w:val="center"/>
              <w:rPr>
                <w:rFonts w:ascii="Arial Narrow" w:hAnsi="Arial Narrow"/>
              </w:rPr>
            </w:pPr>
            <w:r w:rsidRPr="007221B8">
              <w:rPr>
                <w:rFonts w:ascii="Arial Narrow" w:hAnsi="Arial Narrow"/>
              </w:rPr>
              <w:t>Lokacija</w:t>
            </w:r>
          </w:p>
        </w:tc>
      </w:tr>
      <w:tr w:rsidR="004E71F2" w:rsidRPr="007221B8" w14:paraId="05A63E69" w14:textId="77777777" w:rsidTr="00071716">
        <w:trPr>
          <w:trHeight w:val="20"/>
          <w:jc w:val="center"/>
        </w:trPr>
        <w:tc>
          <w:tcPr>
            <w:tcW w:w="2405" w:type="dxa"/>
            <w:shd w:val="clear" w:color="auto" w:fill="auto"/>
            <w:vAlign w:val="center"/>
          </w:tcPr>
          <w:p w14:paraId="2C6EB771" w14:textId="77777777" w:rsidR="004E71F2" w:rsidRPr="007221B8" w:rsidRDefault="004E71F2" w:rsidP="004E71F2">
            <w:pPr>
              <w:jc w:val="center"/>
              <w:rPr>
                <w:rFonts w:ascii="Arial Narrow" w:hAnsi="Arial Narrow"/>
                <w:strike/>
                <w:noProof/>
              </w:rPr>
            </w:pPr>
            <w:r w:rsidRPr="007221B8">
              <w:rPr>
                <w:rFonts w:ascii="Arial Narrow" w:hAnsi="Arial Narrow"/>
                <w:noProof/>
                <w:highlight w:val="yellow"/>
              </w:rPr>
              <w:fldChar w:fldCharType="begin"/>
            </w:r>
            <w:r w:rsidRPr="007221B8">
              <w:rPr>
                <w:rFonts w:ascii="Arial Narrow" w:hAnsi="Arial Narrow"/>
                <w:noProof/>
                <w:highlight w:val="yellow"/>
              </w:rPr>
              <w:instrText xml:space="preserve"> DOCPROPERTY  "MFiles_P1056"  \* MERGEFORMAT </w:instrText>
            </w:r>
            <w:r w:rsidRPr="007221B8">
              <w:rPr>
                <w:rFonts w:ascii="Arial Narrow" w:hAnsi="Arial Narrow"/>
                <w:noProof/>
                <w:highlight w:val="yellow"/>
              </w:rPr>
              <w:fldChar w:fldCharType="end"/>
            </w:r>
            <w:r w:rsidRPr="007221B8">
              <w:rPr>
                <w:rFonts w:ascii="Arial Narrow" w:hAnsi="Arial Narrow"/>
                <w:noProof/>
                <w:highlight w:val="yellow"/>
              </w:rPr>
              <w:t xml:space="preserve"> </w:t>
            </w:r>
          </w:p>
          <w:p w14:paraId="2E8037D4" w14:textId="666439BA" w:rsidR="004E71F2" w:rsidRPr="007221B8" w:rsidRDefault="004E71F2" w:rsidP="004E71F2">
            <w:pPr>
              <w:jc w:val="center"/>
              <w:rPr>
                <w:rFonts w:ascii="Arial Narrow" w:hAnsi="Arial Narrow"/>
                <w:b/>
              </w:rPr>
            </w:pPr>
            <w:r w:rsidRPr="004C73C2">
              <w:rPr>
                <w:rFonts w:ascii="Arial Narrow" w:hAnsi="Arial Narrow"/>
                <w:b/>
                <w:noProof/>
              </w:rPr>
              <w:t xml:space="preserve"> </w:t>
            </w:r>
            <w:r w:rsidR="004C73C2" w:rsidRPr="004C73C2">
              <w:rPr>
                <w:rFonts w:ascii="Arial Narrow" w:hAnsi="Arial Narrow"/>
                <w:b/>
                <w:noProof/>
              </w:rPr>
              <w:t>17. 7. 2023 ob 12.00</w:t>
            </w:r>
          </w:p>
        </w:tc>
        <w:tc>
          <w:tcPr>
            <w:tcW w:w="7290" w:type="dxa"/>
            <w:shd w:val="clear" w:color="auto" w:fill="auto"/>
            <w:vAlign w:val="center"/>
          </w:tcPr>
          <w:p w14:paraId="07EA8853" w14:textId="77777777" w:rsidR="004E71F2" w:rsidRPr="007221B8" w:rsidRDefault="004E71F2" w:rsidP="004E71F2">
            <w:pPr>
              <w:jc w:val="center"/>
              <w:rPr>
                <w:rFonts w:ascii="Arial Narrow" w:hAnsi="Arial Narrow" w:cs="Arial"/>
              </w:rPr>
            </w:pPr>
          </w:p>
          <w:p w14:paraId="4B7C967E" w14:textId="7192A776" w:rsidR="004E71F2" w:rsidRPr="007221B8" w:rsidRDefault="004E71F2" w:rsidP="004E71F2">
            <w:pPr>
              <w:rPr>
                <w:rFonts w:ascii="Arial Narrow" w:hAnsi="Arial Narrow"/>
              </w:rPr>
            </w:pPr>
            <w:r w:rsidRPr="007221B8">
              <w:rPr>
                <w:rFonts w:ascii="Arial Narrow" w:hAnsi="Arial Narrow" w:cs="Arial"/>
              </w:rPr>
              <w:t xml:space="preserve">Odpiranje ponudb bo potekalo avtomatično v informacijskem sistemu e-JN dne </w:t>
            </w:r>
            <w:r w:rsidR="004C73C2" w:rsidRPr="004C73C2">
              <w:rPr>
                <w:rFonts w:ascii="Arial Narrow" w:hAnsi="Arial Narrow"/>
              </w:rPr>
              <w:t xml:space="preserve">17. 7. 2023 </w:t>
            </w:r>
            <w:r w:rsidRPr="004C73C2">
              <w:rPr>
                <w:rFonts w:ascii="Arial Narrow" w:hAnsi="Arial Narrow"/>
              </w:rPr>
              <w:t xml:space="preserve">in se bo začelo ob </w:t>
            </w:r>
            <w:r w:rsidR="008C5878" w:rsidRPr="004C73C2">
              <w:rPr>
                <w:rFonts w:ascii="Arial Narrow" w:hAnsi="Arial Narrow"/>
              </w:rPr>
              <w:t>12.00</w:t>
            </w:r>
            <w:r w:rsidRPr="007221B8">
              <w:rPr>
                <w:rFonts w:ascii="Arial Narrow" w:hAnsi="Arial Narrow"/>
              </w:rPr>
              <w:t xml:space="preserve">  na spletnem naslovu </w:t>
            </w:r>
            <w:hyperlink r:id="rId13" w:history="1">
              <w:r w:rsidRPr="007221B8">
                <w:rPr>
                  <w:rStyle w:val="Hiperpovezava"/>
                  <w:rFonts w:ascii="Arial Narrow" w:hAnsi="Arial Narrow" w:cs="Arial"/>
                </w:rPr>
                <w:t>https://ejn.gov.si</w:t>
              </w:r>
            </w:hyperlink>
            <w:r w:rsidRPr="007221B8">
              <w:rPr>
                <w:rFonts w:ascii="Arial Narrow" w:hAnsi="Arial Narrow" w:cs="Arial"/>
              </w:rPr>
              <w:t xml:space="preserve">. </w:t>
            </w:r>
          </w:p>
        </w:tc>
      </w:tr>
    </w:tbl>
    <w:p w14:paraId="55B5056E" w14:textId="77777777" w:rsidR="004E71F2" w:rsidRPr="007221B8" w:rsidRDefault="004E71F2" w:rsidP="004E71F2">
      <w:pPr>
        <w:rPr>
          <w:rFonts w:ascii="Arial Narrow" w:hAnsi="Arial Narrow"/>
          <w:b/>
        </w:rPr>
      </w:pPr>
    </w:p>
    <w:p w14:paraId="1C9E2B26" w14:textId="77777777" w:rsidR="004E71F2" w:rsidRPr="007221B8" w:rsidRDefault="004E71F2" w:rsidP="00C359B6">
      <w:pPr>
        <w:numPr>
          <w:ilvl w:val="0"/>
          <w:numId w:val="3"/>
        </w:numPr>
        <w:spacing w:after="120"/>
        <w:rPr>
          <w:rFonts w:ascii="Arial Narrow" w:hAnsi="Arial Narrow"/>
          <w:b/>
        </w:rPr>
      </w:pPr>
      <w:r w:rsidRPr="007221B8">
        <w:rPr>
          <w:rFonts w:ascii="Arial Narrow" w:hAnsi="Arial Narrow"/>
          <w:b/>
        </w:rPr>
        <w:t>PREVERJANJE SPOSOBNOSTI</w:t>
      </w:r>
    </w:p>
    <w:p w14:paraId="7AEA10A4" w14:textId="77777777" w:rsidR="00DB411C" w:rsidRPr="007221B8" w:rsidRDefault="002E30B2" w:rsidP="00E22C32">
      <w:pPr>
        <w:spacing w:after="120"/>
        <w:jc w:val="both"/>
        <w:rPr>
          <w:rFonts w:ascii="Arial Narrow" w:hAnsi="Arial Narrow"/>
        </w:rPr>
      </w:pPr>
      <w:r>
        <w:rPr>
          <w:rFonts w:ascii="Arial Narrow" w:hAnsi="Arial Narrow"/>
        </w:rPr>
        <w:t>6</w:t>
      </w:r>
      <w:r w:rsidR="00DB411C" w:rsidRPr="007221B8">
        <w:rPr>
          <w:rFonts w:ascii="Arial Narrow" w:hAnsi="Arial Narrow"/>
        </w:rPr>
        <w:t>.1 ESPD</w:t>
      </w:r>
    </w:p>
    <w:p w14:paraId="008D5A7E" w14:textId="77777777" w:rsidR="00E22C32" w:rsidRPr="007221B8" w:rsidRDefault="00E22C32" w:rsidP="00E22C32">
      <w:pPr>
        <w:spacing w:after="120"/>
        <w:jc w:val="both"/>
        <w:rPr>
          <w:rFonts w:ascii="Arial Narrow" w:hAnsi="Arial Narrow"/>
        </w:rPr>
      </w:pPr>
      <w:r w:rsidRPr="007221B8">
        <w:rPr>
          <w:rFonts w:ascii="Arial Narrow" w:hAnsi="Arial Narrow"/>
        </w:rPr>
        <w:t>Naročnik namesto potrdil, ki jih izdajajo javni organi ali tretje osebe, sprejme kot predhodni dokaz Enotni evropski dokument v zvezi z oddajo javnega naročila –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D55170" w14:textId="77777777" w:rsidR="00E22C32" w:rsidRPr="007221B8" w:rsidRDefault="00E22C32" w:rsidP="00E22C32">
      <w:pPr>
        <w:spacing w:after="120"/>
        <w:jc w:val="both"/>
        <w:rPr>
          <w:rFonts w:ascii="Arial Narrow" w:hAnsi="Arial Narrow"/>
        </w:rPr>
      </w:pPr>
      <w:r w:rsidRPr="007221B8">
        <w:rPr>
          <w:rFonts w:ascii="Arial Narrow" w:hAnsi="Arial Narrow"/>
        </w:rPr>
        <w:t>Navedbe v ESPD in/ali dokazila, ki ji predloži gospodarski subjekt, morajo biti veljavni.</w:t>
      </w:r>
    </w:p>
    <w:p w14:paraId="17A22256" w14:textId="77777777" w:rsidR="00E22C32" w:rsidRPr="007221B8" w:rsidRDefault="00E22C32" w:rsidP="00E22C32">
      <w:pPr>
        <w:spacing w:after="120"/>
        <w:jc w:val="both"/>
        <w:rPr>
          <w:rFonts w:ascii="Arial Narrow" w:hAnsi="Arial Narrow"/>
        </w:rPr>
      </w:pPr>
      <w:r w:rsidRPr="007221B8">
        <w:rPr>
          <w:rFonts w:ascii="Arial Narrow" w:hAnsi="Arial Narrow"/>
        </w:rPr>
        <w:t>Gospodarski subjekt naročnikov obrazec ESPD (datoteka XML) uvozi na spletni strani portala javnih naročil/ESPD: http://www.enarocanje.si/_ESPD/ in v njega neposredno vnese zahtevane podatke.</w:t>
      </w:r>
    </w:p>
    <w:p w14:paraId="420C0AB8" w14:textId="77777777" w:rsidR="00E22C32" w:rsidRPr="007221B8" w:rsidRDefault="00E22C32" w:rsidP="00E22C32">
      <w:pPr>
        <w:spacing w:after="120"/>
        <w:jc w:val="both"/>
        <w:rPr>
          <w:rFonts w:ascii="Arial Narrow" w:hAnsi="Arial Narrow"/>
        </w:rPr>
      </w:pPr>
      <w:r w:rsidRPr="007221B8">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w:t>
      </w:r>
    </w:p>
    <w:p w14:paraId="630407A3" w14:textId="77777777" w:rsidR="00E22C32" w:rsidRPr="007221B8" w:rsidRDefault="00E22C32" w:rsidP="00E22C32">
      <w:pPr>
        <w:spacing w:after="120"/>
        <w:jc w:val="both"/>
        <w:rPr>
          <w:rFonts w:ascii="Arial Narrow" w:hAnsi="Arial Narrow"/>
        </w:rPr>
      </w:pPr>
      <w:r w:rsidRPr="007221B8">
        <w:rPr>
          <w:rFonts w:ascii="Arial Narrow" w:hAnsi="Arial Narrow"/>
        </w:rPr>
        <w:t xml:space="preserve">Ponudnik, ki v sistemu e-JN oddaja ponudbo, naloži svoj ESPD v razdelek »Dokumenti«, del »ESPD – ponudnik«, ESPD ostalih sodelujočih pa naloži v razdelek »Sodelujoči«, del »ESPD – ostali sodelujoči«. Ponudnik, ki v sistemu e-JN oddaja ponudbo, naloži podpisan ESPD ali nepodpisan ESPD, pri čemer se v slednjem primeru v skladu Splošnimi pogoji uporabe sistema e-JN šteje, da je oddan pravno zavezujoč dokument, ki ima enako veljavnost kot podpisan. </w:t>
      </w:r>
    </w:p>
    <w:p w14:paraId="2CA5ED67" w14:textId="77777777" w:rsidR="004E71F2" w:rsidRPr="007221B8" w:rsidRDefault="00E22C32" w:rsidP="00E22C32">
      <w:pPr>
        <w:spacing w:after="120"/>
        <w:jc w:val="both"/>
        <w:rPr>
          <w:rFonts w:ascii="Arial Narrow" w:hAnsi="Arial Narrow"/>
        </w:rPr>
      </w:pPr>
      <w:r w:rsidRPr="007221B8">
        <w:rPr>
          <w:rFonts w:ascii="Arial Narrow" w:hAnsi="Arial Narrow"/>
        </w:rPr>
        <w:t xml:space="preserve">Za ostale sodelujoče ponudnik v razdelek »Sodelujoči«, del »ESPD – ostali sodelujoči« priloži podpisane ESPD v </w:t>
      </w:r>
      <w:proofErr w:type="spellStart"/>
      <w:r w:rsidRPr="007221B8">
        <w:rPr>
          <w:rFonts w:ascii="Arial Narrow" w:hAnsi="Arial Narrow"/>
        </w:rPr>
        <w:t>pdf</w:t>
      </w:r>
      <w:proofErr w:type="spellEnd"/>
      <w:r w:rsidRPr="007221B8">
        <w:rPr>
          <w:rFonts w:ascii="Arial Narrow" w:hAnsi="Arial Narrow"/>
        </w:rPr>
        <w:t xml:space="preserve">. obliki, ali v elektronski obliki podpisan </w:t>
      </w:r>
      <w:proofErr w:type="spellStart"/>
      <w:r w:rsidRPr="007221B8">
        <w:rPr>
          <w:rFonts w:ascii="Arial Narrow" w:hAnsi="Arial Narrow"/>
        </w:rPr>
        <w:t>xml</w:t>
      </w:r>
      <w:proofErr w:type="spellEnd"/>
      <w:r w:rsidRPr="007221B8">
        <w:rPr>
          <w:rFonts w:ascii="Arial Narrow" w:hAnsi="Arial Narrow"/>
        </w:rPr>
        <w:t>.</w:t>
      </w:r>
    </w:p>
    <w:p w14:paraId="7491658D" w14:textId="77777777" w:rsidR="004E71F2" w:rsidRPr="007221B8" w:rsidRDefault="007377E7" w:rsidP="004E71F2">
      <w:pPr>
        <w:spacing w:after="120"/>
        <w:jc w:val="both"/>
        <w:rPr>
          <w:rFonts w:ascii="Arial Narrow" w:hAnsi="Arial Narrow"/>
          <w:b/>
        </w:rPr>
      </w:pPr>
      <w:r w:rsidRPr="007221B8">
        <w:rPr>
          <w:rFonts w:ascii="Arial Narrow" w:hAnsi="Arial Narrow"/>
          <w:b/>
        </w:rPr>
        <w:t>N</w:t>
      </w:r>
      <w:r w:rsidR="004E71F2" w:rsidRPr="007221B8">
        <w:rPr>
          <w:rFonts w:ascii="Arial Narrow" w:hAnsi="Arial Narrow"/>
          <w:b/>
        </w:rPr>
        <w:t xml:space="preserve">aročnik </w:t>
      </w:r>
      <w:r w:rsidRPr="007221B8">
        <w:rPr>
          <w:rFonts w:ascii="Arial Narrow" w:hAnsi="Arial Narrow"/>
          <w:b/>
        </w:rPr>
        <w:t xml:space="preserve">lahko </w:t>
      </w:r>
      <w:r w:rsidR="004E71F2" w:rsidRPr="007221B8">
        <w:rPr>
          <w:rFonts w:ascii="Arial Narrow" w:hAnsi="Arial Narrow"/>
          <w:b/>
        </w:rPr>
        <w:t xml:space="preserve">pred izdajo odločitve ponudnika pozove k predložitvi ustreznih dokazil skladno </w:t>
      </w:r>
      <w:r w:rsidRPr="007221B8">
        <w:rPr>
          <w:rFonts w:ascii="Arial Narrow" w:hAnsi="Arial Narrow"/>
          <w:b/>
        </w:rPr>
        <w:t>z določili</w:t>
      </w:r>
      <w:r w:rsidR="004E71F2" w:rsidRPr="007221B8">
        <w:rPr>
          <w:rFonts w:ascii="Arial Narrow" w:hAnsi="Arial Narrow"/>
          <w:b/>
        </w:rPr>
        <w:t xml:space="preserve"> ZJN-3.</w:t>
      </w:r>
    </w:p>
    <w:p w14:paraId="08F1C9F6" w14:textId="77777777" w:rsidR="00E22C32" w:rsidRPr="007221B8" w:rsidRDefault="00E22C32" w:rsidP="004E71F2">
      <w:pPr>
        <w:spacing w:after="120"/>
        <w:jc w:val="both"/>
        <w:rPr>
          <w:rFonts w:ascii="Arial Narrow" w:hAnsi="Arial Narrow"/>
          <w:b/>
        </w:rPr>
      </w:pPr>
    </w:p>
    <w:p w14:paraId="3EDDA009" w14:textId="77777777" w:rsidR="00E22C32" w:rsidRPr="007221B8" w:rsidRDefault="00DB411C" w:rsidP="00DB411C">
      <w:pPr>
        <w:pStyle w:val="Odstavekseznama"/>
        <w:numPr>
          <w:ilvl w:val="1"/>
          <w:numId w:val="3"/>
        </w:numPr>
        <w:spacing w:after="120"/>
        <w:jc w:val="both"/>
        <w:rPr>
          <w:rFonts w:ascii="Arial Narrow" w:hAnsi="Arial Narrow"/>
          <w:b/>
        </w:rPr>
      </w:pPr>
      <w:r w:rsidRPr="007221B8">
        <w:rPr>
          <w:rFonts w:ascii="Arial Narrow" w:hAnsi="Arial Narrow"/>
          <w:b/>
        </w:rPr>
        <w:t xml:space="preserve">DOKAZOVANJE USPOSOBLJENOSTI: </w:t>
      </w:r>
    </w:p>
    <w:p w14:paraId="57513F8D" w14:textId="77777777" w:rsidR="00DB411C" w:rsidRPr="007221B8" w:rsidRDefault="00DB411C" w:rsidP="00DB411C">
      <w:pPr>
        <w:pStyle w:val="Odstavekseznama"/>
        <w:spacing w:after="120"/>
        <w:ind w:left="360"/>
        <w:jc w:val="both"/>
        <w:rPr>
          <w:rFonts w:ascii="Arial Narrow" w:hAnsi="Arial Narrow"/>
          <w:b/>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ayout w:type="fixed"/>
        <w:tblCellMar>
          <w:top w:w="108" w:type="dxa"/>
          <w:bottom w:w="108" w:type="dxa"/>
        </w:tblCellMar>
        <w:tblLook w:val="04A0" w:firstRow="1" w:lastRow="0" w:firstColumn="1" w:lastColumn="0" w:noHBand="0" w:noVBand="1"/>
      </w:tblPr>
      <w:tblGrid>
        <w:gridCol w:w="9694"/>
      </w:tblGrid>
      <w:tr w:rsidR="004E71F2" w:rsidRPr="007221B8" w14:paraId="0F248466" w14:textId="77777777" w:rsidTr="00071716">
        <w:trPr>
          <w:trHeight w:val="20"/>
          <w:jc w:val="center"/>
        </w:trPr>
        <w:tc>
          <w:tcPr>
            <w:tcW w:w="9694" w:type="dxa"/>
            <w:tcBorders>
              <w:bottom w:val="single" w:sz="4" w:space="0" w:color="auto"/>
            </w:tcBorders>
            <w:shd w:val="clear" w:color="auto" w:fill="auto"/>
            <w:vAlign w:val="center"/>
          </w:tcPr>
          <w:p w14:paraId="62FFEC99" w14:textId="77777777" w:rsidR="004E71F2" w:rsidRPr="007221B8" w:rsidRDefault="004E71F2" w:rsidP="004E71F2">
            <w:pPr>
              <w:jc w:val="center"/>
              <w:rPr>
                <w:rFonts w:ascii="Arial Narrow" w:hAnsi="Arial Narrow"/>
                <w:b/>
              </w:rPr>
            </w:pPr>
            <w:r w:rsidRPr="007221B8">
              <w:rPr>
                <w:rFonts w:ascii="Arial Narrow" w:hAnsi="Arial Narrow"/>
                <w:b/>
              </w:rPr>
              <w:t xml:space="preserve">RAZLOGI ZA IZKLJUČITEV </w:t>
            </w:r>
          </w:p>
        </w:tc>
      </w:tr>
      <w:tr w:rsidR="004E71F2" w:rsidRPr="007221B8" w14:paraId="71ADD93F" w14:textId="77777777" w:rsidTr="00071716">
        <w:trPr>
          <w:trHeight w:val="20"/>
          <w:jc w:val="center"/>
        </w:trPr>
        <w:tc>
          <w:tcPr>
            <w:tcW w:w="9694" w:type="dxa"/>
            <w:shd w:val="clear" w:color="auto" w:fill="auto"/>
            <w:vAlign w:val="center"/>
          </w:tcPr>
          <w:p w14:paraId="06F7F63B" w14:textId="77777777" w:rsidR="004E71F2" w:rsidRPr="007221B8" w:rsidRDefault="004E71F2" w:rsidP="004E71F2">
            <w:pPr>
              <w:jc w:val="both"/>
              <w:rPr>
                <w:rFonts w:ascii="Arial Narrow" w:hAnsi="Arial Narrow"/>
                <w:b/>
              </w:rPr>
            </w:pPr>
            <w:r w:rsidRPr="007221B8">
              <w:rPr>
                <w:rFonts w:ascii="Arial Narrow" w:hAnsi="Arial Narrow"/>
                <w:b/>
              </w:rPr>
              <w:lastRenderedPageBreak/>
              <w:t>A: Razlogi, povezani s kazenskimi obsodbami</w:t>
            </w:r>
          </w:p>
        </w:tc>
      </w:tr>
      <w:tr w:rsidR="004E71F2" w:rsidRPr="007221B8" w14:paraId="398EBB92" w14:textId="77777777" w:rsidTr="00071716">
        <w:trPr>
          <w:trHeight w:val="20"/>
          <w:jc w:val="center"/>
        </w:trPr>
        <w:tc>
          <w:tcPr>
            <w:tcW w:w="9694" w:type="dxa"/>
            <w:tcBorders>
              <w:bottom w:val="single" w:sz="4" w:space="0" w:color="auto"/>
            </w:tcBorders>
            <w:shd w:val="clear" w:color="auto" w:fill="auto"/>
            <w:vAlign w:val="center"/>
          </w:tcPr>
          <w:p w14:paraId="35743F59" w14:textId="77777777" w:rsidR="004E71F2" w:rsidRPr="007221B8" w:rsidRDefault="004E71F2" w:rsidP="004E71F2">
            <w:pPr>
              <w:spacing w:after="120"/>
              <w:jc w:val="both"/>
              <w:rPr>
                <w:rFonts w:ascii="Arial Narrow" w:hAnsi="Arial Narrow"/>
              </w:rPr>
            </w:pPr>
            <w:r w:rsidRPr="007221B8">
              <w:rPr>
                <w:rFonts w:ascii="Arial Narrow" w:hAnsi="Arial Narrow"/>
              </w:rPr>
              <w:t>1. Gospodarskemu subjektu ali osebi, ki je članica upravnega, vodstvenega ali nadzornega organa tega gospodarskega subjekta ali ki ima pooblastila za njegovo zastopanje ali odločanje ali nadzor v njem, ni bila izrečena pravnomočna sodba</w:t>
            </w:r>
            <w:r w:rsidR="002D1C7B">
              <w:rPr>
                <w:rFonts w:ascii="Arial Narrow" w:hAnsi="Arial Narrow"/>
              </w:rPr>
              <w:t xml:space="preserve"> </w:t>
            </w:r>
            <w:r w:rsidR="002D1C7B" w:rsidRPr="002D1C7B">
              <w:rPr>
                <w:rFonts w:ascii="Arial Narrow" w:hAnsi="Arial Narrow"/>
              </w:rPr>
              <w:t>za kazniva dejanja iz Kazenskega zakonika (Uradni list RS, št. 50/12 s spremembami in dopolnitvami) ali za primerljiva kazniva dejanja, ki so jih izrekla tuja sodišča</w:t>
            </w:r>
            <w:r w:rsidRPr="007221B8">
              <w:rPr>
                <w:rFonts w:ascii="Arial Narrow" w:hAnsi="Arial Narrow"/>
              </w:rPr>
              <w:t xml:space="preserve">. </w:t>
            </w:r>
          </w:p>
          <w:p w14:paraId="47AEFDBE" w14:textId="77777777" w:rsidR="004E71F2" w:rsidRPr="007221B8" w:rsidRDefault="004E71F2" w:rsidP="004E71F2">
            <w:pPr>
              <w:spacing w:after="120"/>
              <w:jc w:val="both"/>
              <w:rPr>
                <w:rFonts w:ascii="Arial Narrow" w:hAnsi="Arial Narrow"/>
              </w:rPr>
            </w:pPr>
            <w:r w:rsidRPr="007221B8">
              <w:rPr>
                <w:rFonts w:ascii="Arial Narrow" w:hAnsi="Arial Narrow"/>
              </w:rPr>
              <w:t>(pogoj mora izpolnjevati vsak gospodarski subjekt, ki bo vključen v izvedbo javnega naročila</w:t>
            </w:r>
            <w:r w:rsidR="007377E7" w:rsidRPr="007221B8">
              <w:rPr>
                <w:rFonts w:ascii="Arial Narrow" w:hAnsi="Arial Narrow"/>
              </w:rPr>
              <w:t>, tj. ponudnik, vsak gospodarski subjekt v skupnem nastopu</w:t>
            </w:r>
            <w:r w:rsidR="00E85E19" w:rsidRPr="007221B8">
              <w:rPr>
                <w:rFonts w:ascii="Arial Narrow" w:hAnsi="Arial Narrow"/>
              </w:rPr>
              <w:t xml:space="preserve"> </w:t>
            </w:r>
            <w:r w:rsidR="007377E7" w:rsidRPr="007221B8">
              <w:rPr>
                <w:rFonts w:ascii="Arial Narrow" w:hAnsi="Arial Narrow"/>
              </w:rPr>
              <w:t>in subjekti, katerih zmogljivosti se uporabljajo</w:t>
            </w:r>
            <w:r w:rsidRPr="007221B8">
              <w:rPr>
                <w:rFonts w:ascii="Arial Narrow" w:hAnsi="Arial Narrow"/>
              </w:rPr>
              <w:t>)</w:t>
            </w:r>
          </w:p>
          <w:p w14:paraId="1F4935A5" w14:textId="77777777" w:rsidR="004E71F2" w:rsidRPr="007221B8" w:rsidRDefault="004E71F2" w:rsidP="004E71F2">
            <w:pPr>
              <w:spacing w:after="120"/>
              <w:jc w:val="both"/>
              <w:rPr>
                <w:rFonts w:ascii="Arial Narrow" w:hAnsi="Arial Narrow"/>
              </w:rPr>
            </w:pPr>
            <w:r w:rsidRPr="007221B8">
              <w:rPr>
                <w:rFonts w:ascii="Arial Narrow" w:hAnsi="Arial Narrow"/>
                <w:b/>
                <w:u w:val="single"/>
              </w:rPr>
              <w:t>Gospodarski subjekt s sedežem v Republiki Sloveniji</w:t>
            </w:r>
            <w:r w:rsidRPr="007221B8">
              <w:rPr>
                <w:rFonts w:ascii="Arial Narrow" w:hAnsi="Arial Narrow"/>
              </w:rPr>
              <w:t xml:space="preserve"> potrdi izpolnjevanje pogoja s predložitvijo:</w:t>
            </w:r>
          </w:p>
          <w:p w14:paraId="569BC9B1" w14:textId="77777777" w:rsidR="004E71F2" w:rsidRPr="007221B8" w:rsidRDefault="004E71F2" w:rsidP="00C359B6">
            <w:pPr>
              <w:pStyle w:val="Odstavekseznama"/>
              <w:numPr>
                <w:ilvl w:val="0"/>
                <w:numId w:val="7"/>
              </w:numPr>
              <w:spacing w:after="120"/>
              <w:ind w:left="714" w:hanging="357"/>
              <w:contextualSpacing w:val="0"/>
              <w:jc w:val="both"/>
              <w:rPr>
                <w:rFonts w:ascii="Arial Narrow" w:hAnsi="Arial Narrow"/>
              </w:rPr>
            </w:pPr>
            <w:r w:rsidRPr="007221B8">
              <w:rPr>
                <w:rFonts w:ascii="Arial Narrow" w:hAnsi="Arial Narrow"/>
              </w:rPr>
              <w:t xml:space="preserve">obrazca </w:t>
            </w:r>
            <w:r w:rsidRPr="007221B8">
              <w:rPr>
                <w:rFonts w:ascii="Arial Narrow" w:hAnsi="Arial Narrow"/>
                <w:b/>
              </w:rPr>
              <w:t>ESPD</w:t>
            </w:r>
            <w:r w:rsidRPr="007221B8">
              <w:rPr>
                <w:rFonts w:ascii="Arial Narrow" w:hAnsi="Arial Narrow"/>
              </w:rPr>
              <w:t>;</w:t>
            </w:r>
          </w:p>
          <w:p w14:paraId="31956178" w14:textId="77777777" w:rsidR="004E71F2" w:rsidRPr="007221B8" w:rsidRDefault="004E71F2" w:rsidP="00C359B6">
            <w:pPr>
              <w:pStyle w:val="Odstavekseznama"/>
              <w:numPr>
                <w:ilvl w:val="0"/>
                <w:numId w:val="7"/>
              </w:numPr>
              <w:spacing w:after="120"/>
              <w:ind w:left="714" w:hanging="357"/>
              <w:contextualSpacing w:val="0"/>
              <w:jc w:val="both"/>
              <w:rPr>
                <w:rFonts w:ascii="Arial Narrow" w:hAnsi="Arial Narrow"/>
              </w:rPr>
            </w:pPr>
            <w:r w:rsidRPr="007221B8">
              <w:rPr>
                <w:rFonts w:ascii="Arial Narrow" w:hAnsi="Arial Narrow"/>
                <w:b/>
              </w:rPr>
              <w:t>zahtevka za podatke iz kazenske evidence fizičnih oseb</w:t>
            </w:r>
            <w:r w:rsidRPr="007221B8">
              <w:rPr>
                <w:rFonts w:ascii="Arial Narrow" w:hAnsi="Arial Narrow"/>
              </w:rPr>
              <w:t xml:space="preserve"> (zahtevek se predloži za vsako osebo, ki je članica upravnega, vodstvenega ali nadzornega organa gospodarskega subjekta ali ki ima pooblastila za njegovo zastopanje ali odločanje ali nadzor v njem)</w:t>
            </w:r>
            <w:r w:rsidR="007377E7" w:rsidRPr="007221B8">
              <w:rPr>
                <w:rFonts w:ascii="Arial Narrow" w:hAnsi="Arial Narrow"/>
              </w:rPr>
              <w:t xml:space="preserve"> </w:t>
            </w:r>
            <w:r w:rsidR="007377E7" w:rsidRPr="007221B8">
              <w:rPr>
                <w:rFonts w:ascii="Arial Narrow" w:hAnsi="Arial Narrow"/>
                <w:b/>
              </w:rPr>
              <w:t>ali s potrdilom iz kazenske evidence, ki ni starejše od 4 mesecev, šteto od roka za oddajo ponudb</w:t>
            </w:r>
            <w:r w:rsidR="007377E7" w:rsidRPr="007221B8">
              <w:rPr>
                <w:rFonts w:ascii="Arial Narrow" w:hAnsi="Arial Narrow"/>
              </w:rPr>
              <w:t xml:space="preserve"> (za vsako osebo, ki je članica upravnega, vodstvenega ali nadzornega organa gospodarskega subjekta ali ki ima pooblastila za njegovo zastopanje ali odločanje ali nadzor v njem)</w:t>
            </w:r>
            <w:r w:rsidRPr="007221B8">
              <w:rPr>
                <w:rFonts w:ascii="Arial Narrow" w:hAnsi="Arial Narrow"/>
              </w:rPr>
              <w:t>;</w:t>
            </w:r>
          </w:p>
          <w:p w14:paraId="4AC90E16" w14:textId="77777777" w:rsidR="002E30B2" w:rsidRPr="000B3977" w:rsidRDefault="002E30B2" w:rsidP="002E30B2">
            <w:pPr>
              <w:spacing w:after="120"/>
              <w:jc w:val="both"/>
              <w:rPr>
                <w:rFonts w:ascii="Arial Narrow" w:hAnsi="Arial Narrow"/>
              </w:rPr>
            </w:pPr>
            <w:r>
              <w:rPr>
                <w:rFonts w:ascii="Arial Narrow" w:hAnsi="Arial Narrow"/>
                <w:b/>
              </w:rPr>
              <w:t xml:space="preserve">Naročnik bo za gospodarski subjekt izpolnjevanje navedenega pogoja preveril v informacijskem sistemu e-Dosje. Gospodarski subjekti, ki nastopajo v ponudbi, se z navedenim strinjajo oziroma navedeno potrdijo s samo oddajo ponudbe v predmetnem postopku javnega naročanja. Gospodarski subjekti lahko </w:t>
            </w:r>
            <w:r w:rsidRPr="000B3977">
              <w:rPr>
                <w:rFonts w:ascii="Arial Narrow" w:hAnsi="Arial Narrow"/>
                <w:b/>
              </w:rPr>
              <w:t>potrdilo iz kazenske evidence, ki ni starejše od 4 mesecev, šteto od roka za oddajo ponudb</w:t>
            </w:r>
            <w:r>
              <w:rPr>
                <w:rFonts w:ascii="Arial Narrow" w:hAnsi="Arial Narrow"/>
                <w:b/>
              </w:rPr>
              <w:t>, priložijo v ponudbi že sami</w:t>
            </w:r>
            <w:r w:rsidRPr="000B3977">
              <w:rPr>
                <w:rFonts w:ascii="Arial Narrow" w:hAnsi="Arial Narrow"/>
              </w:rPr>
              <w:t>.</w:t>
            </w:r>
          </w:p>
          <w:p w14:paraId="1E2E4580" w14:textId="77777777" w:rsidR="004E71F2" w:rsidRPr="007221B8" w:rsidRDefault="004E71F2" w:rsidP="004E71F2">
            <w:pPr>
              <w:spacing w:after="120"/>
              <w:jc w:val="both"/>
              <w:rPr>
                <w:rFonts w:ascii="Arial Narrow" w:hAnsi="Arial Narrow"/>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p>
          <w:p w14:paraId="702CFB5D" w14:textId="77777777" w:rsidR="004E71F2" w:rsidRPr="007221B8" w:rsidRDefault="004E71F2" w:rsidP="00C359B6">
            <w:pPr>
              <w:pStyle w:val="Odstavekseznama"/>
              <w:numPr>
                <w:ilvl w:val="0"/>
                <w:numId w:val="9"/>
              </w:numPr>
              <w:spacing w:after="120"/>
              <w:ind w:left="714" w:hanging="357"/>
              <w:contextualSpacing w:val="0"/>
              <w:jc w:val="both"/>
              <w:rPr>
                <w:rFonts w:ascii="Arial Narrow" w:hAnsi="Arial Narrow"/>
              </w:rPr>
            </w:pPr>
            <w:r w:rsidRPr="007221B8">
              <w:rPr>
                <w:rFonts w:ascii="Arial Narrow" w:hAnsi="Arial Narrow"/>
              </w:rPr>
              <w:t xml:space="preserve">obrazca </w:t>
            </w:r>
            <w:r w:rsidRPr="007221B8">
              <w:rPr>
                <w:rFonts w:ascii="Arial Narrow" w:hAnsi="Arial Narrow"/>
                <w:b/>
              </w:rPr>
              <w:t>ESPD</w:t>
            </w:r>
            <w:r w:rsidRPr="007221B8">
              <w:rPr>
                <w:rFonts w:ascii="Arial Narrow" w:hAnsi="Arial Narrow"/>
              </w:rPr>
              <w:t>;</w:t>
            </w:r>
          </w:p>
          <w:p w14:paraId="08B42403" w14:textId="77777777" w:rsidR="007377E7" w:rsidRPr="007221B8" w:rsidRDefault="004E71F2" w:rsidP="002B39C8">
            <w:pPr>
              <w:pStyle w:val="Odstavekseznama"/>
              <w:numPr>
                <w:ilvl w:val="0"/>
                <w:numId w:val="9"/>
              </w:numPr>
              <w:spacing w:after="120"/>
              <w:jc w:val="both"/>
              <w:rPr>
                <w:rFonts w:ascii="Arial Narrow" w:hAnsi="Arial Narrow"/>
              </w:rPr>
            </w:pPr>
            <w:r w:rsidRPr="007221B8">
              <w:rPr>
                <w:rFonts w:ascii="Arial Narrow" w:hAnsi="Arial Narrow"/>
                <w:b/>
              </w:rPr>
              <w:t xml:space="preserve">izpisa iz </w:t>
            </w:r>
            <w:r w:rsidR="002E30B2" w:rsidRPr="002E30B2">
              <w:rPr>
                <w:rFonts w:ascii="Arial Narrow" w:hAnsi="Arial Narrow"/>
                <w:b/>
              </w:rPr>
              <w:t>ustrezne evidence, kakršna je kazenska evidenca in izpis ni starejši od 4 mesecev, šteto od roka za oddajo ponudb, če tega registra ni, pa enakovreden dokument, ki ga izda pristojni sodni ali upravni organ in iz katerega je razvidno, da ne obstajajo razlogi za izključitev iz prvega odstavka 75. člena ZJN-3ustreznega</w:t>
            </w:r>
            <w:r w:rsidRPr="007221B8">
              <w:rPr>
                <w:rFonts w:ascii="Arial Narrow" w:hAnsi="Arial Narrow"/>
              </w:rPr>
              <w:t>.</w:t>
            </w:r>
            <w:r w:rsidR="007377E7" w:rsidRPr="007221B8">
              <w:rPr>
                <w:rFonts w:ascii="Arial Narrow" w:hAnsi="Arial Narrow"/>
              </w:rPr>
              <w:t xml:space="preserve"> </w:t>
            </w:r>
          </w:p>
          <w:p w14:paraId="01D63912" w14:textId="77777777" w:rsidR="004E71F2" w:rsidRPr="007221B8" w:rsidRDefault="004E71F2" w:rsidP="004E71F2">
            <w:pPr>
              <w:rPr>
                <w:rFonts w:ascii="Arial Narrow" w:hAnsi="Arial Narrow"/>
                <w:color w:val="FF0000"/>
              </w:rPr>
            </w:pPr>
            <w:r w:rsidRPr="007221B8">
              <w:rPr>
                <w:rFonts w:ascii="Arial Narrow" w:hAnsi="Arial Narrow"/>
              </w:rPr>
              <w:t>Gospodarski subjekti lahko s pomočjo spletne strani</w:t>
            </w:r>
            <w:r w:rsidRPr="007221B8">
              <w:rPr>
                <w:rFonts w:ascii="Arial Narrow" w:hAnsi="Arial Narrow"/>
                <w:color w:val="FF0000"/>
              </w:rPr>
              <w:t xml:space="preserve"> </w:t>
            </w:r>
          </w:p>
          <w:p w14:paraId="125820F0" w14:textId="77777777" w:rsidR="004E71F2" w:rsidRPr="007221B8" w:rsidRDefault="004967B7" w:rsidP="004E71F2">
            <w:pPr>
              <w:spacing w:after="120"/>
              <w:jc w:val="both"/>
              <w:rPr>
                <w:rFonts w:ascii="Arial Narrow" w:hAnsi="Arial Narrow"/>
              </w:rPr>
            </w:pPr>
            <w:hyperlink r:id="rId14" w:history="1">
              <w:r w:rsidR="004E71F2" w:rsidRPr="007221B8">
                <w:rPr>
                  <w:rStyle w:val="Hiperpovezava"/>
                  <w:rFonts w:ascii="Arial Narrow" w:hAnsi="Arial Narrow"/>
                </w:rPr>
                <w:t>http://ec.europa.eu/markt/ecertis/searchDocument.do</w:t>
              </w:r>
            </w:hyperlink>
            <w:r w:rsidR="004E71F2" w:rsidRPr="007221B8">
              <w:rPr>
                <w:rFonts w:ascii="Arial Narrow" w:hAnsi="Arial Narrow"/>
                <w:color w:val="FF0000"/>
              </w:rPr>
              <w:t xml:space="preserve"> </w:t>
            </w:r>
            <w:r w:rsidR="004E71F2" w:rsidRPr="007221B8">
              <w:rPr>
                <w:rFonts w:ascii="Arial Narrow" w:hAnsi="Arial Narrow"/>
              </w:rPr>
              <w:t>poiščejo katera država in kateri organ vodi evidenco o nekaznovanosti, in sicer:</w:t>
            </w:r>
          </w:p>
          <w:p w14:paraId="59F44FE9" w14:textId="77777777" w:rsidR="004E71F2" w:rsidRPr="007221B8" w:rsidRDefault="004E71F2" w:rsidP="00C359B6">
            <w:pPr>
              <w:numPr>
                <w:ilvl w:val="0"/>
                <w:numId w:val="8"/>
              </w:numPr>
              <w:spacing w:after="120"/>
              <w:ind w:left="714" w:hanging="357"/>
              <w:jc w:val="both"/>
              <w:rPr>
                <w:rFonts w:ascii="Arial Narrow" w:hAnsi="Arial Narrow"/>
              </w:rPr>
            </w:pPr>
            <w:r w:rsidRPr="007221B8">
              <w:rPr>
                <w:rFonts w:ascii="Arial Narrow" w:hAnsi="Arial Narrow"/>
              </w:rPr>
              <w:t xml:space="preserve">Evidence </w:t>
            </w:r>
            <w:proofErr w:type="spellStart"/>
            <w:r w:rsidRPr="007221B8">
              <w:rPr>
                <w:rFonts w:ascii="Arial Narrow" w:hAnsi="Arial Narrow"/>
              </w:rPr>
              <w:t>of</w:t>
            </w:r>
            <w:proofErr w:type="spellEnd"/>
            <w:r w:rsidRPr="007221B8">
              <w:rPr>
                <w:rFonts w:ascii="Arial Narrow" w:hAnsi="Arial Narrow"/>
              </w:rPr>
              <w:t xml:space="preserve"> absence </w:t>
            </w:r>
            <w:proofErr w:type="spellStart"/>
            <w:r w:rsidRPr="007221B8">
              <w:rPr>
                <w:rFonts w:ascii="Arial Narrow" w:hAnsi="Arial Narrow"/>
              </w:rPr>
              <w:t>of</w:t>
            </w:r>
            <w:proofErr w:type="spellEnd"/>
            <w:r w:rsidRPr="007221B8">
              <w:rPr>
                <w:rFonts w:ascii="Arial Narrow" w:hAnsi="Arial Narrow"/>
              </w:rPr>
              <w:t xml:space="preserve"> </w:t>
            </w:r>
            <w:proofErr w:type="spellStart"/>
            <w:r w:rsidRPr="007221B8">
              <w:rPr>
                <w:rFonts w:ascii="Arial Narrow" w:hAnsi="Arial Narrow"/>
              </w:rPr>
              <w:t>conviction</w:t>
            </w:r>
            <w:proofErr w:type="spellEnd"/>
            <w:r w:rsidRPr="007221B8">
              <w:rPr>
                <w:rFonts w:ascii="Arial Narrow" w:hAnsi="Arial Narrow"/>
              </w:rPr>
              <w:t xml:space="preserve"> </w:t>
            </w:r>
            <w:proofErr w:type="spellStart"/>
            <w:r w:rsidRPr="007221B8">
              <w:rPr>
                <w:rFonts w:ascii="Arial Narrow" w:hAnsi="Arial Narrow"/>
              </w:rPr>
              <w:t>for</w:t>
            </w:r>
            <w:proofErr w:type="spellEnd"/>
            <w:r w:rsidRPr="007221B8">
              <w:rPr>
                <w:rFonts w:ascii="Arial Narrow" w:hAnsi="Arial Narrow"/>
              </w:rPr>
              <w:t xml:space="preserve"> legal </w:t>
            </w:r>
            <w:proofErr w:type="spellStart"/>
            <w:r w:rsidRPr="007221B8">
              <w:rPr>
                <w:rFonts w:ascii="Arial Narrow" w:hAnsi="Arial Narrow"/>
              </w:rPr>
              <w:t>persons</w:t>
            </w:r>
            <w:proofErr w:type="spellEnd"/>
            <w:r w:rsidRPr="007221B8">
              <w:rPr>
                <w:rFonts w:ascii="Arial Narrow" w:hAnsi="Arial Narrow"/>
              </w:rPr>
              <w:t xml:space="preserve"> </w:t>
            </w:r>
            <w:proofErr w:type="spellStart"/>
            <w:r w:rsidRPr="007221B8">
              <w:rPr>
                <w:rFonts w:ascii="Arial Narrow" w:hAnsi="Arial Narrow"/>
              </w:rPr>
              <w:t>and</w:t>
            </w:r>
            <w:proofErr w:type="spellEnd"/>
          </w:p>
          <w:p w14:paraId="0CAA7B62" w14:textId="77777777" w:rsidR="004E71F2" w:rsidRPr="007221B8" w:rsidRDefault="004E71F2" w:rsidP="00C359B6">
            <w:pPr>
              <w:numPr>
                <w:ilvl w:val="0"/>
                <w:numId w:val="8"/>
              </w:numPr>
              <w:spacing w:after="120"/>
              <w:ind w:left="714" w:hanging="357"/>
              <w:jc w:val="both"/>
              <w:rPr>
                <w:rFonts w:ascii="Arial Narrow" w:hAnsi="Arial Narrow"/>
              </w:rPr>
            </w:pPr>
            <w:r w:rsidRPr="007221B8">
              <w:rPr>
                <w:rFonts w:ascii="Arial Narrow" w:hAnsi="Arial Narrow"/>
              </w:rPr>
              <w:t xml:space="preserve">Evidence </w:t>
            </w:r>
            <w:proofErr w:type="spellStart"/>
            <w:r w:rsidRPr="007221B8">
              <w:rPr>
                <w:rFonts w:ascii="Arial Narrow" w:hAnsi="Arial Narrow"/>
              </w:rPr>
              <w:t>of</w:t>
            </w:r>
            <w:proofErr w:type="spellEnd"/>
            <w:r w:rsidRPr="007221B8">
              <w:rPr>
                <w:rFonts w:ascii="Arial Narrow" w:hAnsi="Arial Narrow"/>
              </w:rPr>
              <w:t xml:space="preserve"> absence </w:t>
            </w:r>
            <w:proofErr w:type="spellStart"/>
            <w:r w:rsidRPr="007221B8">
              <w:rPr>
                <w:rFonts w:ascii="Arial Narrow" w:hAnsi="Arial Narrow"/>
              </w:rPr>
              <w:t>of</w:t>
            </w:r>
            <w:proofErr w:type="spellEnd"/>
            <w:r w:rsidRPr="007221B8">
              <w:rPr>
                <w:rFonts w:ascii="Arial Narrow" w:hAnsi="Arial Narrow"/>
              </w:rPr>
              <w:t xml:space="preserve"> </w:t>
            </w:r>
            <w:proofErr w:type="spellStart"/>
            <w:r w:rsidRPr="007221B8">
              <w:rPr>
                <w:rFonts w:ascii="Arial Narrow" w:hAnsi="Arial Narrow"/>
              </w:rPr>
              <w:t>conviction</w:t>
            </w:r>
            <w:proofErr w:type="spellEnd"/>
            <w:r w:rsidRPr="007221B8">
              <w:rPr>
                <w:rFonts w:ascii="Arial Narrow" w:hAnsi="Arial Narrow"/>
              </w:rPr>
              <w:t xml:space="preserve"> </w:t>
            </w:r>
            <w:proofErr w:type="spellStart"/>
            <w:r w:rsidRPr="007221B8">
              <w:rPr>
                <w:rFonts w:ascii="Arial Narrow" w:hAnsi="Arial Narrow"/>
              </w:rPr>
              <w:t>for</w:t>
            </w:r>
            <w:proofErr w:type="spellEnd"/>
            <w:r w:rsidRPr="007221B8">
              <w:rPr>
                <w:rFonts w:ascii="Arial Narrow" w:hAnsi="Arial Narrow"/>
              </w:rPr>
              <w:t xml:space="preserve"> </w:t>
            </w:r>
            <w:proofErr w:type="spellStart"/>
            <w:r w:rsidRPr="007221B8">
              <w:rPr>
                <w:rFonts w:ascii="Arial Narrow" w:hAnsi="Arial Narrow"/>
              </w:rPr>
              <w:t>natural</w:t>
            </w:r>
            <w:proofErr w:type="spellEnd"/>
            <w:r w:rsidRPr="007221B8">
              <w:rPr>
                <w:rFonts w:ascii="Arial Narrow" w:hAnsi="Arial Narrow"/>
              </w:rPr>
              <w:t xml:space="preserve"> </w:t>
            </w:r>
            <w:proofErr w:type="spellStart"/>
            <w:r w:rsidRPr="007221B8">
              <w:rPr>
                <w:rFonts w:ascii="Arial Narrow" w:hAnsi="Arial Narrow"/>
              </w:rPr>
              <w:t>persons</w:t>
            </w:r>
            <w:proofErr w:type="spellEnd"/>
            <w:r w:rsidRPr="007221B8">
              <w:rPr>
                <w:rFonts w:ascii="Arial Narrow" w:hAnsi="Arial Narrow"/>
              </w:rPr>
              <w:t>.</w:t>
            </w:r>
          </w:p>
          <w:p w14:paraId="034C1AFF" w14:textId="77777777" w:rsidR="004E71F2" w:rsidRPr="007221B8" w:rsidRDefault="004E71F2" w:rsidP="004E71F2">
            <w:pPr>
              <w:jc w:val="both"/>
              <w:rPr>
                <w:rFonts w:ascii="Arial Narrow" w:hAnsi="Arial Narrow"/>
              </w:rPr>
            </w:pPr>
            <w:r w:rsidRPr="007221B8">
              <w:rPr>
                <w:rFonts w:ascii="Arial Narrow" w:hAnsi="Arial Narrow"/>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19B46B8D" w14:textId="77777777" w:rsidR="004E71F2" w:rsidRPr="007221B8" w:rsidRDefault="004E71F2" w:rsidP="004E71F2">
            <w:pPr>
              <w:jc w:val="both"/>
              <w:rPr>
                <w:rFonts w:ascii="Arial Narrow" w:hAnsi="Arial Narrow" w:cs="Arial"/>
                <w:b/>
                <w:bCs/>
              </w:rPr>
            </w:pPr>
          </w:p>
        </w:tc>
      </w:tr>
      <w:tr w:rsidR="004E71F2" w:rsidRPr="007221B8" w14:paraId="316BB23C" w14:textId="77777777" w:rsidTr="00071716">
        <w:trPr>
          <w:trHeight w:val="20"/>
          <w:jc w:val="center"/>
        </w:trPr>
        <w:tc>
          <w:tcPr>
            <w:tcW w:w="9694" w:type="dxa"/>
            <w:shd w:val="clear" w:color="auto" w:fill="auto"/>
            <w:vAlign w:val="center"/>
          </w:tcPr>
          <w:p w14:paraId="33BE9520" w14:textId="77777777" w:rsidR="004E71F2" w:rsidRPr="007221B8" w:rsidRDefault="004E71F2" w:rsidP="004E71F2">
            <w:pPr>
              <w:ind w:left="11"/>
              <w:jc w:val="both"/>
              <w:rPr>
                <w:rFonts w:ascii="Arial Narrow" w:hAnsi="Arial Narrow"/>
                <w:b/>
              </w:rPr>
            </w:pPr>
            <w:r w:rsidRPr="007221B8">
              <w:rPr>
                <w:rFonts w:ascii="Arial Narrow" w:hAnsi="Arial Narrow"/>
                <w:b/>
              </w:rPr>
              <w:lastRenderedPageBreak/>
              <w:t>B: Razlogi, povezani s plačilom davkov ali prispevkov za socialno varnost</w:t>
            </w:r>
          </w:p>
        </w:tc>
      </w:tr>
      <w:tr w:rsidR="004E71F2" w:rsidRPr="007221B8" w14:paraId="224C1C80" w14:textId="77777777" w:rsidTr="00C84BD0">
        <w:trPr>
          <w:trHeight w:val="6820"/>
          <w:jc w:val="center"/>
        </w:trPr>
        <w:tc>
          <w:tcPr>
            <w:tcW w:w="9694" w:type="dxa"/>
            <w:tcBorders>
              <w:bottom w:val="single" w:sz="4" w:space="0" w:color="auto"/>
            </w:tcBorders>
            <w:shd w:val="clear" w:color="auto" w:fill="auto"/>
            <w:vAlign w:val="center"/>
          </w:tcPr>
          <w:p w14:paraId="0BA177D3" w14:textId="77777777" w:rsidR="004E71F2" w:rsidRPr="007221B8" w:rsidRDefault="004E71F2" w:rsidP="004E71F2">
            <w:pPr>
              <w:spacing w:after="120"/>
              <w:jc w:val="both"/>
              <w:rPr>
                <w:rFonts w:ascii="Arial Narrow" w:hAnsi="Arial Narrow"/>
              </w:rPr>
            </w:pPr>
            <w:r w:rsidRPr="007221B8">
              <w:rPr>
                <w:rFonts w:ascii="Arial Narrow" w:hAnsi="Arial Narrow"/>
              </w:rPr>
              <w:t>1. Gospodarski subjekt zagotavlja, da:</w:t>
            </w:r>
          </w:p>
          <w:p w14:paraId="4C7E8CD4" w14:textId="77777777" w:rsidR="004E71F2" w:rsidRPr="007221B8" w:rsidRDefault="004E71F2" w:rsidP="00C359B6">
            <w:pPr>
              <w:pStyle w:val="Odstavekseznama"/>
              <w:numPr>
                <w:ilvl w:val="0"/>
                <w:numId w:val="6"/>
              </w:numPr>
              <w:spacing w:after="120"/>
              <w:jc w:val="both"/>
              <w:rPr>
                <w:rFonts w:ascii="Arial Narrow" w:hAnsi="Arial Narrow"/>
              </w:rPr>
            </w:pPr>
            <w:r w:rsidRPr="007221B8">
              <w:rPr>
                <w:rFonts w:ascii="Arial Narrow" w:hAnsi="Arial Narrow"/>
              </w:rPr>
              <w:t xml:space="preserve">na dan </w:t>
            </w:r>
            <w:r w:rsidR="00FC7040">
              <w:rPr>
                <w:rFonts w:ascii="Arial Narrow" w:hAnsi="Arial Narrow"/>
              </w:rPr>
              <w:t xml:space="preserve">poteka roka za </w:t>
            </w:r>
            <w:r w:rsidRPr="007221B8">
              <w:rPr>
                <w:rFonts w:ascii="Arial Narrow" w:hAnsi="Arial Narrow"/>
              </w:rPr>
              <w:t>oddaj</w:t>
            </w:r>
            <w:r w:rsidR="00FC7040">
              <w:rPr>
                <w:rFonts w:ascii="Arial Narrow" w:hAnsi="Arial Narrow"/>
              </w:rPr>
              <w:t>o</w:t>
            </w:r>
            <w:r w:rsidRPr="007221B8">
              <w:rPr>
                <w:rFonts w:ascii="Arial Narrow" w:hAnsi="Arial Narrow"/>
              </w:rPr>
              <w:t xml:space="preserve"> ponudbe ali prijave, v skladu s predpisi države, v kateri ima sedež ali predpisi države naročnika, nima neplačanih zapadlih obveznosti v zvezi z obveznimi dajatvami ali drugimi denarnimi nedavčnimi obveznostmi v skladu z zakonom, ki ureja finančno upravo;</w:t>
            </w:r>
          </w:p>
          <w:p w14:paraId="2DED7D2E" w14:textId="77777777" w:rsidR="00FC7040" w:rsidRDefault="004E71F2" w:rsidP="00FC7040">
            <w:pPr>
              <w:numPr>
                <w:ilvl w:val="1"/>
                <w:numId w:val="6"/>
              </w:numPr>
              <w:spacing w:after="120"/>
              <w:jc w:val="both"/>
              <w:rPr>
                <w:rFonts w:ascii="Arial Narrow" w:hAnsi="Arial Narrow"/>
              </w:rPr>
            </w:pPr>
            <w:r w:rsidRPr="007221B8">
              <w:rPr>
                <w:rFonts w:ascii="Arial Narrow" w:hAnsi="Arial Narrow"/>
              </w:rPr>
              <w:t xml:space="preserve">ima na dan oddaje ponudbe ali prijave predložene vse obračune davčnih odtegljajev za dohodke iz delovnega razmerja za obdobje zadnjih petih let do </w:t>
            </w:r>
            <w:r w:rsidR="00FC7040">
              <w:rPr>
                <w:rFonts w:ascii="Arial Narrow" w:hAnsi="Arial Narrow"/>
              </w:rPr>
              <w:t xml:space="preserve">roka za </w:t>
            </w:r>
            <w:r w:rsidRPr="007221B8">
              <w:rPr>
                <w:rFonts w:ascii="Arial Narrow" w:hAnsi="Arial Narrow"/>
              </w:rPr>
              <w:t xml:space="preserve"> oddaj</w:t>
            </w:r>
            <w:r w:rsidR="00FC7040">
              <w:rPr>
                <w:rFonts w:ascii="Arial Narrow" w:hAnsi="Arial Narrow"/>
              </w:rPr>
              <w:t>o</w:t>
            </w:r>
            <w:r w:rsidRPr="007221B8">
              <w:rPr>
                <w:rFonts w:ascii="Arial Narrow" w:hAnsi="Arial Narrow"/>
              </w:rPr>
              <w:t xml:space="preserve"> ponudbe ali prijave.</w:t>
            </w:r>
          </w:p>
          <w:p w14:paraId="0AE8113A" w14:textId="77777777" w:rsidR="002E30B2" w:rsidRPr="00FC7040" w:rsidRDefault="002E30B2" w:rsidP="00FC7040">
            <w:pPr>
              <w:spacing w:after="120"/>
              <w:ind w:left="357"/>
              <w:jc w:val="both"/>
              <w:rPr>
                <w:rFonts w:ascii="Arial Narrow" w:hAnsi="Arial Narrow"/>
              </w:rPr>
            </w:pPr>
            <w:r w:rsidRPr="00FC7040">
              <w:rPr>
                <w:rFonts w:ascii="Arial Narrow" w:hAnsi="Arial Narrow"/>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3E98470" w14:textId="77777777" w:rsidR="004E71F2" w:rsidRPr="007221B8" w:rsidRDefault="004E71F2" w:rsidP="004E71F2">
            <w:pPr>
              <w:ind w:left="11"/>
              <w:jc w:val="both"/>
              <w:rPr>
                <w:rFonts w:ascii="Arial Narrow" w:hAnsi="Arial Narrow"/>
              </w:rPr>
            </w:pPr>
            <w:r w:rsidRPr="007221B8">
              <w:rPr>
                <w:rFonts w:ascii="Arial Narrow" w:hAnsi="Arial Narrow"/>
              </w:rPr>
              <w:t>(pogoj mora izpolnjevati vsak gospodarski subjekt, ki bo vključen v izvedbo javnega naročila</w:t>
            </w:r>
            <w:r w:rsidR="003B5F96" w:rsidRPr="007221B8">
              <w:rPr>
                <w:rFonts w:ascii="Arial Narrow" w:hAnsi="Arial Narrow"/>
              </w:rPr>
              <w:t>, tj. ponudnik, vsak gospodarski subjekt v skupnem nastopu</w:t>
            </w:r>
            <w:r w:rsidR="00E85E19" w:rsidRPr="007221B8">
              <w:rPr>
                <w:rFonts w:ascii="Arial Narrow" w:hAnsi="Arial Narrow"/>
              </w:rPr>
              <w:t xml:space="preserve"> </w:t>
            </w:r>
            <w:r w:rsidR="003B5F96" w:rsidRPr="007221B8">
              <w:rPr>
                <w:rFonts w:ascii="Arial Narrow" w:hAnsi="Arial Narrow"/>
              </w:rPr>
              <w:t>in subjekti, katerih zmogljivosti se uporabljajo</w:t>
            </w:r>
            <w:r w:rsidRPr="007221B8">
              <w:rPr>
                <w:rFonts w:ascii="Arial Narrow" w:hAnsi="Arial Narrow"/>
              </w:rPr>
              <w:t>)</w:t>
            </w:r>
          </w:p>
          <w:p w14:paraId="308A702A" w14:textId="77777777" w:rsidR="003B5F96" w:rsidRPr="007221B8" w:rsidRDefault="003B5F96" w:rsidP="004E71F2">
            <w:pPr>
              <w:ind w:left="11"/>
              <w:jc w:val="both"/>
              <w:rPr>
                <w:rFonts w:ascii="Arial Narrow" w:hAnsi="Arial Narrow"/>
              </w:rPr>
            </w:pPr>
          </w:p>
          <w:p w14:paraId="49FDCCEE" w14:textId="77777777" w:rsidR="003B5F96" w:rsidRPr="007221B8" w:rsidRDefault="003B5F96" w:rsidP="003B5F96">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28AB9FDA" w14:textId="77777777" w:rsidR="003B5F96" w:rsidRPr="007221B8" w:rsidRDefault="003B5F96" w:rsidP="003B5F96">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5B203C6B" w14:textId="77777777" w:rsidR="003B5F96" w:rsidRPr="007221B8" w:rsidRDefault="003B5F96" w:rsidP="003B5F96">
            <w:pPr>
              <w:spacing w:after="120"/>
              <w:jc w:val="both"/>
              <w:rPr>
                <w:rFonts w:ascii="Arial Narrow" w:hAnsi="Arial Narrow"/>
                <w:b/>
              </w:rPr>
            </w:pPr>
            <w:r w:rsidRPr="007221B8">
              <w:rPr>
                <w:rFonts w:ascii="Arial Narrow" w:hAnsi="Arial Narrow"/>
                <w:b/>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rPr>
              <w:t>:</w:t>
            </w:r>
          </w:p>
          <w:p w14:paraId="7EBAC6FC" w14:textId="77777777" w:rsidR="003B5F96" w:rsidRPr="007221B8" w:rsidRDefault="003B5F96" w:rsidP="003B5F96">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5E70A3E3" w14:textId="77777777" w:rsidR="003B5F96" w:rsidRPr="007221B8" w:rsidDel="00B96182" w:rsidRDefault="003B5F96" w:rsidP="00C84BD0">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ali če ti ne zajemajo vseh primerov iz drugega odstavka 75. člena ZJN-3,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E71F2" w:rsidRPr="007221B8" w14:paraId="34E5929F" w14:textId="77777777" w:rsidTr="00071716">
        <w:trPr>
          <w:trHeight w:val="20"/>
          <w:jc w:val="center"/>
        </w:trPr>
        <w:tc>
          <w:tcPr>
            <w:tcW w:w="9694" w:type="dxa"/>
            <w:shd w:val="clear" w:color="auto" w:fill="auto"/>
            <w:vAlign w:val="center"/>
          </w:tcPr>
          <w:p w14:paraId="5CEE1697" w14:textId="77777777" w:rsidR="004E71F2" w:rsidRPr="007221B8" w:rsidRDefault="00071716" w:rsidP="004E71F2">
            <w:pPr>
              <w:jc w:val="both"/>
              <w:rPr>
                <w:rFonts w:ascii="Arial Narrow" w:hAnsi="Arial Narrow"/>
                <w:b/>
              </w:rPr>
            </w:pPr>
            <w:r w:rsidRPr="007221B8">
              <w:rPr>
                <w:rFonts w:ascii="Arial Narrow" w:hAnsi="Arial Narrow"/>
                <w:b/>
              </w:rPr>
              <w:t>C</w:t>
            </w:r>
            <w:r w:rsidR="004E71F2" w:rsidRPr="007221B8">
              <w:rPr>
                <w:rFonts w:ascii="Arial Narrow" w:hAnsi="Arial Narrow"/>
                <w:b/>
              </w:rPr>
              <w:t>: Nacionalni razlogi za izključitev</w:t>
            </w:r>
          </w:p>
        </w:tc>
      </w:tr>
      <w:tr w:rsidR="004E71F2" w:rsidRPr="007221B8" w14:paraId="2B5E8302" w14:textId="77777777" w:rsidTr="00071716">
        <w:trPr>
          <w:trHeight w:val="20"/>
          <w:jc w:val="center"/>
        </w:trPr>
        <w:tc>
          <w:tcPr>
            <w:tcW w:w="9694" w:type="dxa"/>
            <w:shd w:val="clear" w:color="auto" w:fill="auto"/>
            <w:vAlign w:val="center"/>
          </w:tcPr>
          <w:p w14:paraId="6636A996" w14:textId="77777777" w:rsidR="004E71F2" w:rsidRPr="007221B8" w:rsidRDefault="004E71F2" w:rsidP="004E71F2">
            <w:pPr>
              <w:spacing w:after="120"/>
              <w:jc w:val="both"/>
              <w:rPr>
                <w:rFonts w:ascii="Arial Narrow" w:hAnsi="Arial Narrow"/>
                <w:i/>
              </w:rPr>
            </w:pPr>
            <w:r w:rsidRPr="007221B8">
              <w:rPr>
                <w:rFonts w:ascii="Arial Narrow" w:hAnsi="Arial Narrow"/>
                <w:i/>
              </w:rPr>
              <w:t xml:space="preserve">1. Nacionalna določba – evidenca </w:t>
            </w:r>
            <w:r w:rsidR="00006BAE" w:rsidRPr="007221B8">
              <w:rPr>
                <w:rFonts w:ascii="Arial Narrow" w:hAnsi="Arial Narrow"/>
                <w:i/>
              </w:rPr>
              <w:t>gospodarskih subjektov z izrečenimi stranskimi sankcijami izločitve iz postopkov javnega naročanja</w:t>
            </w:r>
          </w:p>
          <w:p w14:paraId="5A14D8CD"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Gospodarski subjekt na dan, ko poteče rok za oddajo ponudb ali prijav, ni uvrščen v evidenco gospodarskih subjektov </w:t>
            </w:r>
            <w:r w:rsidR="00006BAE" w:rsidRPr="007221B8">
              <w:rPr>
                <w:rFonts w:ascii="Arial Narrow" w:hAnsi="Arial Narrow"/>
              </w:rPr>
              <w:t>z izrečenimi stranskimi sankcijami izločitve iz postopkov javnega naročanja</w:t>
            </w:r>
            <w:r w:rsidRPr="007221B8">
              <w:rPr>
                <w:rFonts w:ascii="Arial Narrow" w:hAnsi="Arial Narrow"/>
              </w:rPr>
              <w:t xml:space="preserve">. </w:t>
            </w:r>
          </w:p>
          <w:p w14:paraId="6CCE0D3B" w14:textId="77777777" w:rsidR="004E71F2" w:rsidRPr="007221B8" w:rsidRDefault="004E71F2" w:rsidP="004E71F2">
            <w:pPr>
              <w:jc w:val="both"/>
              <w:rPr>
                <w:rFonts w:ascii="Arial Narrow" w:hAnsi="Arial Narrow"/>
              </w:rPr>
            </w:pPr>
            <w:r w:rsidRPr="007221B8">
              <w:rPr>
                <w:rFonts w:ascii="Arial Narrow" w:hAnsi="Arial Narrow"/>
              </w:rPr>
              <w:t>(pogoj mora izpolnjevati vsak gospodarski subjekt, ki bo vključen v izvedbo javnega naročila</w:t>
            </w:r>
            <w:r w:rsidR="00006BAE" w:rsidRPr="007221B8">
              <w:rPr>
                <w:rFonts w:ascii="Arial Narrow" w:hAnsi="Arial Narrow"/>
              </w:rPr>
              <w:t>, tj. ponudnik, vsak gospodarski subjekt v skupnem nastopu</w:t>
            </w:r>
            <w:r w:rsidR="00E85E19" w:rsidRPr="007221B8">
              <w:rPr>
                <w:rFonts w:ascii="Arial Narrow" w:hAnsi="Arial Narrow"/>
              </w:rPr>
              <w:t xml:space="preserve"> </w:t>
            </w:r>
            <w:r w:rsidR="00006BAE" w:rsidRPr="007221B8">
              <w:rPr>
                <w:rFonts w:ascii="Arial Narrow" w:hAnsi="Arial Narrow"/>
              </w:rPr>
              <w:t>in subjekti, katerih zmogljivosti se uporabljajo</w:t>
            </w:r>
            <w:r w:rsidRPr="007221B8">
              <w:rPr>
                <w:rFonts w:ascii="Arial Narrow" w:hAnsi="Arial Narrow"/>
              </w:rPr>
              <w:t>)</w:t>
            </w:r>
            <w:r w:rsidR="00006BAE" w:rsidRPr="007221B8">
              <w:rPr>
                <w:rFonts w:ascii="Arial Narrow" w:hAnsi="Arial Narrow"/>
              </w:rPr>
              <w:t>.</w:t>
            </w:r>
          </w:p>
          <w:p w14:paraId="37DE8BB1" w14:textId="77777777" w:rsidR="00006BAE" w:rsidRPr="007221B8" w:rsidRDefault="00006BAE" w:rsidP="004E71F2">
            <w:pPr>
              <w:jc w:val="both"/>
              <w:rPr>
                <w:rFonts w:ascii="Arial Narrow" w:hAnsi="Arial Narrow"/>
              </w:rPr>
            </w:pPr>
          </w:p>
          <w:p w14:paraId="6FA1D77F"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2ED506F1"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3D78234B"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lastRenderedPageBreak/>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44EEC29F"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16AD2774" w14:textId="77777777" w:rsidR="00006BAE" w:rsidRPr="007221B8" w:rsidRDefault="00006BAE" w:rsidP="00006BAE">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BCF50E1" w14:textId="77777777" w:rsidR="00006BAE" w:rsidRPr="007221B8" w:rsidRDefault="00006BAE" w:rsidP="004E71F2">
            <w:pPr>
              <w:jc w:val="both"/>
              <w:rPr>
                <w:rFonts w:ascii="Arial Narrow" w:hAnsi="Arial Narrow"/>
              </w:rPr>
            </w:pPr>
          </w:p>
        </w:tc>
      </w:tr>
      <w:tr w:rsidR="004E71F2" w:rsidRPr="007221B8" w14:paraId="2AEA109A" w14:textId="77777777" w:rsidTr="00071716">
        <w:trPr>
          <w:trHeight w:val="20"/>
          <w:jc w:val="center"/>
        </w:trPr>
        <w:tc>
          <w:tcPr>
            <w:tcW w:w="9694" w:type="dxa"/>
            <w:shd w:val="clear" w:color="auto" w:fill="auto"/>
            <w:vAlign w:val="center"/>
          </w:tcPr>
          <w:p w14:paraId="63D4B133" w14:textId="77777777" w:rsidR="004E71F2" w:rsidRPr="007221B8" w:rsidRDefault="004E71F2" w:rsidP="004E71F2">
            <w:pPr>
              <w:spacing w:after="120"/>
              <w:jc w:val="both"/>
              <w:rPr>
                <w:rFonts w:ascii="Arial Narrow" w:hAnsi="Arial Narrow"/>
                <w:i/>
              </w:rPr>
            </w:pPr>
            <w:r w:rsidRPr="007221B8">
              <w:rPr>
                <w:rFonts w:ascii="Arial Narrow" w:hAnsi="Arial Narrow"/>
                <w:i/>
              </w:rPr>
              <w:lastRenderedPageBreak/>
              <w:t>2. Nacionalna določba – prekršek v zvezi s plačili za delo</w:t>
            </w:r>
          </w:p>
          <w:p w14:paraId="719EEAAF" w14:textId="77777777" w:rsidR="004E71F2" w:rsidRPr="007221B8" w:rsidRDefault="004E71F2" w:rsidP="004E71F2">
            <w:pPr>
              <w:spacing w:after="120"/>
              <w:jc w:val="both"/>
              <w:rPr>
                <w:rFonts w:ascii="Arial Narrow" w:hAnsi="Arial Narrow"/>
              </w:rPr>
            </w:pPr>
            <w:r w:rsidRPr="007221B8">
              <w:rPr>
                <w:rFonts w:ascii="Arial Narrow" w:hAnsi="Arial Narrow"/>
              </w:rPr>
              <w:t>Gospodarskemu subjektu v zadnjih treh letih pred potekom roka za oddajo ponudb, ni bila s pravnomočno odločbo pristojnega organa Republike Slovenije ali druge države članice ali tretje države dvakrat izrečena globa zaradi prekrška v zvezi s plačilom za delo</w:t>
            </w:r>
            <w:r w:rsidR="00006BAE" w:rsidRPr="007221B8">
              <w:rPr>
                <w:rFonts w:ascii="Arial Narrow" w:hAnsi="Arial Narrow"/>
              </w:rPr>
              <w:t>, delovnim časom, počitki, opravljanjem dela na podlagi pogodb civilnega prava kljub obstoju elementov delovnega razmerja ali v zvezi z zaposlovanjem na črno</w:t>
            </w:r>
            <w:r w:rsidRPr="007221B8">
              <w:rPr>
                <w:rFonts w:ascii="Arial Narrow" w:hAnsi="Arial Narrow"/>
              </w:rPr>
              <w:t>.</w:t>
            </w:r>
          </w:p>
          <w:p w14:paraId="789E30C2" w14:textId="77777777" w:rsidR="004E71F2" w:rsidRPr="007221B8" w:rsidRDefault="004E71F2" w:rsidP="004E71F2">
            <w:pPr>
              <w:jc w:val="both"/>
              <w:rPr>
                <w:rFonts w:ascii="Arial Narrow" w:hAnsi="Arial Narrow"/>
              </w:rPr>
            </w:pPr>
            <w:r w:rsidRPr="007221B8">
              <w:rPr>
                <w:rFonts w:ascii="Arial Narrow" w:hAnsi="Arial Narrow"/>
              </w:rPr>
              <w:t>(pogoj mora izpolnjevati vsak gospodarski subjekt, ki bo vključen v izvedbo javnega naročila</w:t>
            </w:r>
            <w:r w:rsidR="00006BAE" w:rsidRPr="007221B8">
              <w:rPr>
                <w:rFonts w:ascii="Arial Narrow" w:hAnsi="Arial Narrow"/>
              </w:rPr>
              <w:t>, tj. ponudnik, vsak gospodarski subjekt v skupnem nastopu</w:t>
            </w:r>
            <w:r w:rsidR="00E85E19" w:rsidRPr="007221B8">
              <w:rPr>
                <w:rFonts w:ascii="Arial Narrow" w:hAnsi="Arial Narrow"/>
              </w:rPr>
              <w:t xml:space="preserve"> </w:t>
            </w:r>
            <w:r w:rsidR="00006BAE" w:rsidRPr="007221B8">
              <w:rPr>
                <w:rFonts w:ascii="Arial Narrow" w:hAnsi="Arial Narrow"/>
              </w:rPr>
              <w:t>in subjekti, katerih zmogljivosti se uporabljajo</w:t>
            </w:r>
            <w:r w:rsidRPr="007221B8">
              <w:rPr>
                <w:rFonts w:ascii="Arial Narrow" w:hAnsi="Arial Narrow"/>
              </w:rPr>
              <w:t>)</w:t>
            </w:r>
            <w:r w:rsidR="00006BAE" w:rsidRPr="007221B8">
              <w:rPr>
                <w:rFonts w:ascii="Arial Narrow" w:hAnsi="Arial Narrow"/>
              </w:rPr>
              <w:t>.</w:t>
            </w:r>
          </w:p>
          <w:p w14:paraId="67C185F9" w14:textId="77777777" w:rsidR="00006BAE" w:rsidRPr="007221B8" w:rsidRDefault="00006BAE" w:rsidP="004E71F2">
            <w:pPr>
              <w:jc w:val="both"/>
              <w:rPr>
                <w:rFonts w:ascii="Arial Narrow" w:hAnsi="Arial Narrow"/>
              </w:rPr>
            </w:pPr>
          </w:p>
          <w:p w14:paraId="063D9945"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042DB08E" w14:textId="77777777" w:rsidR="00006BAE" w:rsidRPr="007221B8" w:rsidRDefault="00006BAE" w:rsidP="00006BAE">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67DAEBCF"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54955531" w14:textId="77777777" w:rsidR="00006BAE" w:rsidRPr="007221B8" w:rsidRDefault="00006BAE" w:rsidP="00006BAE">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7FF20F57" w14:textId="77777777" w:rsidR="00006BAE" w:rsidRPr="007221B8" w:rsidRDefault="00006BAE" w:rsidP="00006BAE">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4374F2" w14:textId="77777777" w:rsidR="00006BAE" w:rsidRPr="007221B8" w:rsidRDefault="00006BAE" w:rsidP="004E71F2">
            <w:pPr>
              <w:jc w:val="both"/>
              <w:rPr>
                <w:rFonts w:ascii="Arial Narrow" w:hAnsi="Arial Narrow"/>
              </w:rPr>
            </w:pPr>
          </w:p>
        </w:tc>
      </w:tr>
      <w:tr w:rsidR="004E71F2" w:rsidRPr="007221B8" w14:paraId="39DD5222" w14:textId="77777777" w:rsidTr="00071716">
        <w:trPr>
          <w:trHeight w:val="20"/>
          <w:jc w:val="center"/>
        </w:trPr>
        <w:tc>
          <w:tcPr>
            <w:tcW w:w="9694" w:type="dxa"/>
            <w:shd w:val="clear" w:color="auto" w:fill="auto"/>
            <w:vAlign w:val="center"/>
          </w:tcPr>
          <w:p w14:paraId="708BAF9F" w14:textId="77777777" w:rsidR="004E71F2" w:rsidRPr="007221B8" w:rsidRDefault="004E71F2" w:rsidP="004E71F2">
            <w:pPr>
              <w:jc w:val="center"/>
              <w:rPr>
                <w:rFonts w:ascii="Arial Narrow" w:hAnsi="Arial Narrow"/>
                <w:b/>
              </w:rPr>
            </w:pPr>
            <w:r w:rsidRPr="007221B8">
              <w:rPr>
                <w:rFonts w:ascii="Arial Narrow" w:hAnsi="Arial Narrow"/>
                <w:b/>
              </w:rPr>
              <w:t>POGOJI ZA SODELOVANJE</w:t>
            </w:r>
          </w:p>
        </w:tc>
      </w:tr>
      <w:tr w:rsidR="004E71F2" w:rsidRPr="007221B8" w14:paraId="06F5DFA9" w14:textId="77777777" w:rsidTr="00071716">
        <w:trPr>
          <w:trHeight w:val="20"/>
          <w:jc w:val="center"/>
        </w:trPr>
        <w:tc>
          <w:tcPr>
            <w:tcW w:w="9694" w:type="dxa"/>
            <w:shd w:val="clear" w:color="auto" w:fill="auto"/>
            <w:vAlign w:val="center"/>
          </w:tcPr>
          <w:p w14:paraId="7AA4C76D" w14:textId="77777777" w:rsidR="004E71F2" w:rsidRPr="007221B8" w:rsidRDefault="004E71F2" w:rsidP="004E71F2">
            <w:pPr>
              <w:spacing w:after="120"/>
              <w:jc w:val="both"/>
              <w:rPr>
                <w:rFonts w:ascii="Arial Narrow" w:hAnsi="Arial Narrow"/>
                <w:i/>
              </w:rPr>
            </w:pPr>
            <w:r w:rsidRPr="007221B8">
              <w:rPr>
                <w:rFonts w:ascii="Arial Narrow" w:hAnsi="Arial Narrow"/>
                <w:i/>
              </w:rPr>
              <w:t>1. Vpis v poslovni register</w:t>
            </w:r>
          </w:p>
          <w:p w14:paraId="1E83A213" w14:textId="77777777" w:rsidR="004E71F2" w:rsidRPr="007221B8" w:rsidRDefault="00006BAE" w:rsidP="004E71F2">
            <w:pPr>
              <w:spacing w:after="120"/>
              <w:jc w:val="both"/>
              <w:rPr>
                <w:rFonts w:ascii="Arial Narrow" w:hAnsi="Arial Narrow"/>
              </w:rPr>
            </w:pPr>
            <w:r w:rsidRPr="007221B8">
              <w:rPr>
                <w:rFonts w:ascii="Arial Narrow" w:hAnsi="Arial Narrow"/>
              </w:rPr>
              <w:t xml:space="preserve">Ponudnik mora skupaj z drugimi ponudniki izkazovati sposobnost  (registracijo) za opravljanje dejavnosti, ki so predmet tega javnega naročila v celoti. </w:t>
            </w:r>
            <w:r w:rsidR="004E71F2" w:rsidRPr="007221B8">
              <w:rPr>
                <w:rFonts w:ascii="Arial Narrow" w:hAnsi="Arial Narrow"/>
              </w:rPr>
              <w:t>.</w:t>
            </w:r>
          </w:p>
          <w:p w14:paraId="3AED87F2" w14:textId="77777777" w:rsidR="004E71F2" w:rsidRPr="007221B8" w:rsidRDefault="004E71F2" w:rsidP="004E71F2">
            <w:pPr>
              <w:jc w:val="both"/>
              <w:rPr>
                <w:rFonts w:ascii="Arial Narrow" w:hAnsi="Arial Narrow"/>
              </w:rPr>
            </w:pPr>
            <w:r w:rsidRPr="007221B8">
              <w:rPr>
                <w:rFonts w:ascii="Arial Narrow" w:hAnsi="Arial Narrow"/>
              </w:rPr>
              <w:t>(</w:t>
            </w:r>
            <w:r w:rsidR="00006BAE" w:rsidRPr="007221B8">
              <w:rPr>
                <w:rFonts w:ascii="Arial Narrow" w:hAnsi="Arial Narrow"/>
              </w:rPr>
              <w:t xml:space="preserve">vsak v ponudbi vključen gospodarski subjekt biti registriran (najmanj) za opravljanje tiste dejavnost, ki jo prevzema v izvedbo </w:t>
            </w:r>
            <w:r w:rsidR="00DB411C" w:rsidRPr="007221B8">
              <w:rPr>
                <w:rFonts w:ascii="Arial Narrow" w:hAnsi="Arial Narrow"/>
              </w:rPr>
              <w:t xml:space="preserve">- </w:t>
            </w:r>
            <w:r w:rsidR="00006BAE" w:rsidRPr="007221B8">
              <w:rPr>
                <w:rFonts w:ascii="Arial Narrow" w:hAnsi="Arial Narrow"/>
              </w:rPr>
              <w:t>neposredno izvajanj</w:t>
            </w:r>
            <w:r w:rsidR="00DB411C" w:rsidRPr="007221B8">
              <w:rPr>
                <w:rFonts w:ascii="Arial Narrow" w:hAnsi="Arial Narrow"/>
              </w:rPr>
              <w:t>e</w:t>
            </w:r>
            <w:r w:rsidRPr="007221B8">
              <w:rPr>
                <w:rFonts w:ascii="Arial Narrow" w:hAnsi="Arial Narrow"/>
              </w:rPr>
              <w:t>)</w:t>
            </w:r>
            <w:r w:rsidR="00006BAE" w:rsidRPr="007221B8">
              <w:rPr>
                <w:rFonts w:ascii="Arial Narrow" w:hAnsi="Arial Narrow"/>
              </w:rPr>
              <w:t>.</w:t>
            </w:r>
          </w:p>
          <w:p w14:paraId="45852EF9" w14:textId="77777777" w:rsidR="00006BAE" w:rsidRPr="007221B8" w:rsidRDefault="00006BAE" w:rsidP="004E71F2">
            <w:pPr>
              <w:jc w:val="both"/>
              <w:rPr>
                <w:rFonts w:ascii="Arial Narrow" w:hAnsi="Arial Narrow"/>
              </w:rPr>
            </w:pPr>
          </w:p>
          <w:p w14:paraId="2167DB0E"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284B5E56"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lastRenderedPageBreak/>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javno dostopnih podatkov spletne strani Agencije Republike Slovenije za javnopravne evidence in storitve.</w:t>
            </w:r>
          </w:p>
          <w:p w14:paraId="6E6ED032"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2C360EE4"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30E61D11" w14:textId="77777777" w:rsidR="00006BAE" w:rsidRPr="007221B8" w:rsidRDefault="00006BAE" w:rsidP="008876AE">
            <w:pPr>
              <w:spacing w:after="120"/>
              <w:jc w:val="both"/>
              <w:rPr>
                <w:rFonts w:ascii="Arial Narrow" w:hAnsi="Arial Narrow"/>
              </w:rPr>
            </w:pPr>
            <w:r w:rsidRPr="007221B8">
              <w:rPr>
                <w:rFonts w:ascii="Arial Narrow" w:hAnsi="Arial Narrow"/>
              </w:rPr>
              <w:t xml:space="preserve">- družbeno pogodbo, aktom o ustanovitvi oziroma drugim ustanovitvenim aktom oziroma dokazilom, iz katerega je razvidno izpolnjevanje pogoja. </w:t>
            </w:r>
          </w:p>
        </w:tc>
      </w:tr>
      <w:tr w:rsidR="004E71F2" w:rsidRPr="007221B8" w14:paraId="35FA9665" w14:textId="77777777" w:rsidTr="00C84BD0">
        <w:trPr>
          <w:trHeight w:val="2393"/>
          <w:jc w:val="center"/>
        </w:trPr>
        <w:tc>
          <w:tcPr>
            <w:tcW w:w="9694" w:type="dxa"/>
            <w:shd w:val="clear" w:color="auto" w:fill="auto"/>
            <w:vAlign w:val="center"/>
          </w:tcPr>
          <w:p w14:paraId="2191F8A4" w14:textId="77777777" w:rsidR="004E71F2" w:rsidRPr="007221B8" w:rsidRDefault="004E71F2" w:rsidP="004E71F2">
            <w:pPr>
              <w:spacing w:after="120"/>
              <w:jc w:val="both"/>
              <w:rPr>
                <w:rFonts w:ascii="Arial Narrow" w:hAnsi="Arial Narrow"/>
                <w:i/>
              </w:rPr>
            </w:pPr>
            <w:r w:rsidRPr="007221B8">
              <w:rPr>
                <w:rFonts w:ascii="Arial Narrow" w:hAnsi="Arial Narrow"/>
                <w:i/>
              </w:rPr>
              <w:lastRenderedPageBreak/>
              <w:t xml:space="preserve">2. </w:t>
            </w:r>
            <w:r w:rsidR="00DB411C" w:rsidRPr="007221B8">
              <w:rPr>
                <w:rFonts w:ascii="Arial Narrow" w:hAnsi="Arial Narrow"/>
                <w:i/>
              </w:rPr>
              <w:t>D</w:t>
            </w:r>
            <w:r w:rsidRPr="007221B8">
              <w:rPr>
                <w:rFonts w:ascii="Arial Narrow" w:hAnsi="Arial Narrow"/>
                <w:i/>
              </w:rPr>
              <w:t>ovoljenje</w:t>
            </w:r>
          </w:p>
          <w:p w14:paraId="77FC5F6D" w14:textId="77777777" w:rsidR="004E71F2" w:rsidRPr="007221B8" w:rsidRDefault="00DB411C" w:rsidP="004E71F2">
            <w:pPr>
              <w:spacing w:after="120"/>
              <w:jc w:val="both"/>
              <w:rPr>
                <w:rFonts w:ascii="Arial Narrow" w:hAnsi="Arial Narrow"/>
              </w:rPr>
            </w:pPr>
            <w:r w:rsidRPr="007221B8">
              <w:rPr>
                <w:rFonts w:ascii="Arial Narrow" w:hAnsi="Arial Narrow"/>
              </w:rPr>
              <w:t>G</w:t>
            </w:r>
            <w:r w:rsidR="004E71F2" w:rsidRPr="007221B8">
              <w:rPr>
                <w:rFonts w:ascii="Arial Narrow" w:hAnsi="Arial Narrow"/>
              </w:rPr>
              <w:t xml:space="preserve">ospodarski subjekt </w:t>
            </w:r>
            <w:r w:rsidRPr="007221B8">
              <w:rPr>
                <w:rFonts w:ascii="Arial Narrow" w:hAnsi="Arial Narrow"/>
              </w:rPr>
              <w:t xml:space="preserve">mora biti </w:t>
            </w:r>
            <w:r w:rsidR="004E71F2" w:rsidRPr="007221B8">
              <w:rPr>
                <w:rFonts w:ascii="Arial Narrow" w:hAnsi="Arial Narrow"/>
              </w:rPr>
              <w:t xml:space="preserve">vpisan </w:t>
            </w:r>
            <w:r w:rsidR="002E30B2" w:rsidRPr="002E30B2">
              <w:rPr>
                <w:rFonts w:ascii="Arial Narrow" w:hAnsi="Arial Narrow"/>
              </w:rPr>
              <w:t>v ustrezen</w:t>
            </w:r>
            <w:r w:rsidR="004E71F2" w:rsidRPr="007221B8">
              <w:rPr>
                <w:rFonts w:ascii="Arial Narrow" w:hAnsi="Arial Narrow"/>
              </w:rPr>
              <w:t xml:space="preserve"> Seznam poslovnih subjektov, ki opravljajo </w:t>
            </w:r>
            <w:r w:rsidR="002E30B2" w:rsidRPr="002E30B2">
              <w:rPr>
                <w:rFonts w:ascii="Arial Narrow" w:hAnsi="Arial Narrow"/>
              </w:rPr>
              <w:t>dejavnost na področju</w:t>
            </w:r>
            <w:r w:rsidR="004E71F2" w:rsidRPr="007221B8">
              <w:rPr>
                <w:rFonts w:ascii="Arial Narrow" w:hAnsi="Arial Narrow"/>
              </w:rPr>
              <w:t xml:space="preserve"> medicinski</w:t>
            </w:r>
            <w:r w:rsidR="002E30B2">
              <w:rPr>
                <w:rFonts w:ascii="Arial Narrow" w:hAnsi="Arial Narrow"/>
              </w:rPr>
              <w:t>h</w:t>
            </w:r>
            <w:r w:rsidR="004E71F2" w:rsidRPr="007221B8">
              <w:rPr>
                <w:rFonts w:ascii="Arial Narrow" w:hAnsi="Arial Narrow"/>
              </w:rPr>
              <w:t xml:space="preserve"> pripomočk</w:t>
            </w:r>
            <w:r w:rsidR="002E30B2">
              <w:rPr>
                <w:rFonts w:ascii="Arial Narrow" w:hAnsi="Arial Narrow"/>
              </w:rPr>
              <w:t>ov</w:t>
            </w:r>
            <w:r w:rsidR="004E71F2" w:rsidRPr="007221B8">
              <w:rPr>
                <w:rFonts w:ascii="Arial Narrow" w:hAnsi="Arial Narrow"/>
              </w:rPr>
              <w:t xml:space="preserve"> na debelo pri Javni agenciji za zdravila in medicinske pripomočke oz. vpisan v register  poslovnih subjektov, ki opravljajo promet z medicinskimi pripomočki v skladu z zakonodajo države, v kateri ima gospodarski subjekt svoj sedež (v kolikor se to v skladu z zakonodajo države, v kateri ima svoj sedež zahteva). Gospodarski subjekt v ponudbo priloži potrdilo.</w:t>
            </w:r>
          </w:p>
          <w:p w14:paraId="27E5CD1D" w14:textId="77777777" w:rsidR="00641FDC" w:rsidRPr="007221B8" w:rsidRDefault="004E71F2" w:rsidP="00641FDC">
            <w:pPr>
              <w:spacing w:after="120"/>
              <w:jc w:val="both"/>
              <w:rPr>
                <w:rFonts w:ascii="Arial Narrow" w:hAnsi="Arial Narrow"/>
              </w:rPr>
            </w:pPr>
            <w:r w:rsidRPr="007221B8">
              <w:rPr>
                <w:rFonts w:ascii="Arial Narrow" w:hAnsi="Arial Narrow"/>
              </w:rPr>
              <w:t>(</w:t>
            </w:r>
            <w:r w:rsidR="00641FDC" w:rsidRPr="007221B8">
              <w:rPr>
                <w:rFonts w:ascii="Arial Narrow" w:hAnsi="Arial Narrow"/>
              </w:rPr>
              <w:t xml:space="preserve">vsak v ponudbi vključen </w:t>
            </w:r>
            <w:r w:rsidRPr="007221B8">
              <w:rPr>
                <w:rFonts w:ascii="Arial Narrow" w:hAnsi="Arial Narrow"/>
              </w:rPr>
              <w:t>gospodarski subjekt mora izpolnjevati pogoj za svoj del posla)</w:t>
            </w:r>
            <w:r w:rsidR="00641FDC" w:rsidRPr="007221B8">
              <w:rPr>
                <w:rFonts w:ascii="Arial Narrow" w:hAnsi="Arial Narrow"/>
              </w:rPr>
              <w:t>.</w:t>
            </w:r>
          </w:p>
        </w:tc>
      </w:tr>
    </w:tbl>
    <w:p w14:paraId="696877C2" w14:textId="77777777" w:rsidR="004E71F2" w:rsidRDefault="004E71F2" w:rsidP="004E71F2">
      <w:pPr>
        <w:rPr>
          <w:rFonts w:ascii="Arial Narrow" w:hAnsi="Arial Narrow"/>
          <w:b/>
        </w:rPr>
      </w:pPr>
    </w:p>
    <w:p w14:paraId="17ADEF14" w14:textId="77777777" w:rsidR="00CC2FA9" w:rsidRPr="007221B8" w:rsidRDefault="00CC2FA9" w:rsidP="004E71F2">
      <w:pPr>
        <w:rPr>
          <w:rFonts w:ascii="Arial Narrow" w:hAnsi="Arial Narrow"/>
          <w:b/>
        </w:rPr>
      </w:pPr>
      <w:bookmarkStart w:id="0" w:name="_GoBack"/>
      <w:bookmarkEnd w:id="0"/>
    </w:p>
    <w:p w14:paraId="06B99960" w14:textId="77777777" w:rsidR="00A3263F" w:rsidRPr="00CC2FA9" w:rsidRDefault="00A3263F" w:rsidP="00406069">
      <w:pPr>
        <w:numPr>
          <w:ilvl w:val="0"/>
          <w:numId w:val="3"/>
        </w:numPr>
        <w:rPr>
          <w:rFonts w:ascii="Arial Narrow" w:hAnsi="Arial Narrow"/>
          <w:b/>
        </w:rPr>
      </w:pPr>
      <w:r w:rsidRPr="00A3263F">
        <w:rPr>
          <w:rFonts w:ascii="Arial Narrow" w:hAnsi="Arial Narrow"/>
          <w:b/>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A3263F" w:rsidRPr="00A3263F" w14:paraId="700E3468" w14:textId="77777777" w:rsidTr="00A3263F">
        <w:trPr>
          <w:trHeight w:val="20"/>
          <w:jc w:val="center"/>
        </w:trPr>
        <w:tc>
          <w:tcPr>
            <w:tcW w:w="9694" w:type="dxa"/>
            <w:gridSpan w:val="2"/>
            <w:shd w:val="clear" w:color="auto" w:fill="auto"/>
            <w:vAlign w:val="center"/>
          </w:tcPr>
          <w:p w14:paraId="193DB9D1" w14:textId="77777777" w:rsidR="006A5A0F" w:rsidRPr="00A3263F" w:rsidRDefault="00A3263F" w:rsidP="00CE603F">
            <w:pPr>
              <w:rPr>
                <w:rFonts w:ascii="Arial Narrow" w:hAnsi="Arial Narrow"/>
                <w:b/>
              </w:rPr>
            </w:pPr>
            <w:r w:rsidRPr="00A3263F">
              <w:rPr>
                <w:rFonts w:ascii="Arial Narrow" w:hAnsi="Arial Narrow"/>
                <w:b/>
              </w:rPr>
              <w:t>Naročnik bo izbral ekonomsko najugodnejšo ponudbo v skladu s spodaj navedenimi merili</w:t>
            </w:r>
            <w:r w:rsidR="006A5A0F">
              <w:rPr>
                <w:rFonts w:ascii="Arial Narrow" w:hAnsi="Arial Narrow"/>
                <w:b/>
              </w:rPr>
              <w:t>.</w:t>
            </w:r>
          </w:p>
        </w:tc>
      </w:tr>
      <w:tr w:rsidR="00A3263F" w:rsidRPr="00A3263F" w14:paraId="111814AD" w14:textId="77777777" w:rsidTr="00A3263F">
        <w:trPr>
          <w:trHeight w:val="20"/>
          <w:jc w:val="center"/>
        </w:trPr>
        <w:tc>
          <w:tcPr>
            <w:tcW w:w="2830" w:type="dxa"/>
            <w:shd w:val="clear" w:color="auto" w:fill="auto"/>
            <w:vAlign w:val="center"/>
          </w:tcPr>
          <w:p w14:paraId="6BFD5D6F" w14:textId="77777777" w:rsidR="00A3263F" w:rsidRPr="00CC2FA9" w:rsidRDefault="00A3263F" w:rsidP="00CE603F">
            <w:pPr>
              <w:rPr>
                <w:rFonts w:ascii="Arial Narrow" w:hAnsi="Arial Narrow"/>
                <w:b/>
              </w:rPr>
            </w:pPr>
            <w:r w:rsidRPr="00CC2FA9">
              <w:rPr>
                <w:rFonts w:ascii="Arial Narrow" w:hAnsi="Arial Narrow"/>
                <w:b/>
              </w:rPr>
              <w:t>Merilo za izbiro</w:t>
            </w:r>
          </w:p>
        </w:tc>
        <w:tc>
          <w:tcPr>
            <w:tcW w:w="6864" w:type="dxa"/>
            <w:shd w:val="clear" w:color="auto" w:fill="auto"/>
            <w:vAlign w:val="center"/>
          </w:tcPr>
          <w:p w14:paraId="71F65BA4" w14:textId="509794A9" w:rsidR="00A3263F" w:rsidRPr="00A3263F" w:rsidRDefault="00A3263F" w:rsidP="00CE603F">
            <w:pPr>
              <w:jc w:val="both"/>
              <w:rPr>
                <w:rFonts w:ascii="Arial Narrow" w:hAnsi="Arial Narrow"/>
              </w:rPr>
            </w:pPr>
            <w:r w:rsidRPr="00A3263F">
              <w:rPr>
                <w:rFonts w:ascii="Arial Narrow" w:hAnsi="Arial Narrow"/>
              </w:rPr>
              <w:t xml:space="preserve">Naročnik bo v vsakem sklopu sklenil okvirni sporazum z največ 20 (dvajsetimi) </w:t>
            </w:r>
            <w:r w:rsidR="00A54742">
              <w:rPr>
                <w:rFonts w:ascii="Arial Narrow" w:hAnsi="Arial Narrow"/>
              </w:rPr>
              <w:t xml:space="preserve">dopustnimi </w:t>
            </w:r>
            <w:r w:rsidRPr="00A3263F">
              <w:rPr>
                <w:rFonts w:ascii="Arial Narrow" w:hAnsi="Arial Narrow"/>
              </w:rPr>
              <w:t>ponudniki na sklop, ki bodo glede na spodnja merila prejeli skupno največje število točk:</w:t>
            </w:r>
          </w:p>
          <w:p w14:paraId="13268736" w14:textId="77777777" w:rsidR="00A3263F" w:rsidRPr="00A3263F" w:rsidRDefault="00A3263F" w:rsidP="00CE603F">
            <w:pPr>
              <w:jc w:val="both"/>
              <w:rPr>
                <w:rFonts w:ascii="Arial Narrow" w:hAnsi="Arial Narrow"/>
              </w:rPr>
            </w:pPr>
          </w:p>
          <w:p w14:paraId="481DD3FF" w14:textId="77777777" w:rsidR="00A3263F" w:rsidRPr="00CC2FA9" w:rsidRDefault="00A3263F" w:rsidP="00057EC3">
            <w:pPr>
              <w:pStyle w:val="Odstavekseznama"/>
              <w:numPr>
                <w:ilvl w:val="0"/>
                <w:numId w:val="49"/>
              </w:numPr>
              <w:jc w:val="both"/>
              <w:rPr>
                <w:rFonts w:ascii="Arial Narrow" w:hAnsi="Arial Narrow"/>
                <w:b/>
                <w:i/>
              </w:rPr>
            </w:pPr>
            <w:r w:rsidRPr="00CC2FA9">
              <w:rPr>
                <w:rFonts w:ascii="Arial Narrow" w:hAnsi="Arial Narrow"/>
                <w:b/>
                <w:i/>
              </w:rPr>
              <w:t>Ponudnik ima veljaven certifikat ISO 9001 (10 točk)</w:t>
            </w:r>
          </w:p>
          <w:p w14:paraId="3B5AAC03" w14:textId="77777777" w:rsidR="00A3263F" w:rsidRDefault="00A3263F" w:rsidP="00057EC3">
            <w:pPr>
              <w:pStyle w:val="Odstavekseznama"/>
              <w:numPr>
                <w:ilvl w:val="0"/>
                <w:numId w:val="42"/>
              </w:numPr>
              <w:jc w:val="both"/>
              <w:rPr>
                <w:rFonts w:ascii="Arial Narrow" w:hAnsi="Arial Narrow"/>
              </w:rPr>
            </w:pPr>
            <w:r w:rsidRPr="00A3263F">
              <w:rPr>
                <w:rFonts w:ascii="Arial Narrow" w:hAnsi="Arial Narrow"/>
              </w:rPr>
              <w:t>Ponudnik, ki ima veljaven certifikat ISO 9001, prejme 10 točk</w:t>
            </w:r>
            <w:r>
              <w:rPr>
                <w:rFonts w:ascii="Arial Narrow" w:hAnsi="Arial Narrow"/>
              </w:rPr>
              <w:t>;</w:t>
            </w:r>
          </w:p>
          <w:p w14:paraId="2085C8C8" w14:textId="77777777" w:rsidR="00A3263F" w:rsidRPr="00A3263F" w:rsidRDefault="00A3263F" w:rsidP="00057EC3">
            <w:pPr>
              <w:pStyle w:val="Odstavekseznama"/>
              <w:numPr>
                <w:ilvl w:val="0"/>
                <w:numId w:val="42"/>
              </w:numPr>
              <w:jc w:val="both"/>
              <w:rPr>
                <w:rFonts w:ascii="Arial Narrow" w:hAnsi="Arial Narrow"/>
              </w:rPr>
            </w:pPr>
            <w:r w:rsidRPr="00A3263F">
              <w:rPr>
                <w:rFonts w:ascii="Arial Narrow" w:hAnsi="Arial Narrow"/>
              </w:rPr>
              <w:t xml:space="preserve">Ponudnik, ki </w:t>
            </w:r>
            <w:r>
              <w:rPr>
                <w:rFonts w:ascii="Arial Narrow" w:hAnsi="Arial Narrow"/>
              </w:rPr>
              <w:t>predloži potrdilo, da je v postopku pridobivanja</w:t>
            </w:r>
            <w:r w:rsidRPr="00A3263F">
              <w:rPr>
                <w:rFonts w:ascii="Arial Narrow" w:hAnsi="Arial Narrow"/>
              </w:rPr>
              <w:t xml:space="preserve"> certifikat</w:t>
            </w:r>
            <w:r>
              <w:rPr>
                <w:rFonts w:ascii="Arial Narrow" w:hAnsi="Arial Narrow"/>
              </w:rPr>
              <w:t>a</w:t>
            </w:r>
            <w:r w:rsidRPr="00A3263F">
              <w:rPr>
                <w:rFonts w:ascii="Arial Narrow" w:hAnsi="Arial Narrow"/>
              </w:rPr>
              <w:t xml:space="preserve"> ISO 9001, prejme </w:t>
            </w:r>
            <w:r>
              <w:rPr>
                <w:rFonts w:ascii="Arial Narrow" w:hAnsi="Arial Narrow"/>
              </w:rPr>
              <w:t>5</w:t>
            </w:r>
            <w:r w:rsidRPr="00A3263F">
              <w:rPr>
                <w:rFonts w:ascii="Arial Narrow" w:hAnsi="Arial Narrow"/>
              </w:rPr>
              <w:t xml:space="preserve"> točk</w:t>
            </w:r>
            <w:r>
              <w:rPr>
                <w:rFonts w:ascii="Arial Narrow" w:hAnsi="Arial Narrow"/>
              </w:rPr>
              <w:t>;</w:t>
            </w:r>
          </w:p>
          <w:p w14:paraId="47746464" w14:textId="77777777" w:rsidR="00A3263F" w:rsidRPr="00A3263F" w:rsidRDefault="00A3263F" w:rsidP="00057EC3">
            <w:pPr>
              <w:pStyle w:val="Odstavekseznama"/>
              <w:numPr>
                <w:ilvl w:val="0"/>
                <w:numId w:val="42"/>
              </w:numPr>
              <w:jc w:val="both"/>
              <w:rPr>
                <w:rFonts w:ascii="Arial Narrow" w:hAnsi="Arial Narrow"/>
              </w:rPr>
            </w:pPr>
            <w:r w:rsidRPr="00A3263F">
              <w:rPr>
                <w:rFonts w:ascii="Arial Narrow" w:hAnsi="Arial Narrow"/>
              </w:rPr>
              <w:t>Ponudnik, ki nima veljavnega certifikata ISO 9001, prejme 0 točk.</w:t>
            </w:r>
          </w:p>
          <w:p w14:paraId="573C31F5" w14:textId="77777777" w:rsidR="00A3263F" w:rsidRPr="00A3263F" w:rsidRDefault="00A3263F" w:rsidP="00CE603F">
            <w:pPr>
              <w:pStyle w:val="Odstavekseznama"/>
              <w:jc w:val="both"/>
              <w:rPr>
                <w:rFonts w:ascii="Arial Narrow" w:hAnsi="Arial Narrow"/>
              </w:rPr>
            </w:pPr>
          </w:p>
          <w:p w14:paraId="3B5577D8" w14:textId="77777777" w:rsidR="00A3263F" w:rsidRPr="00A3263F" w:rsidRDefault="00A3263F" w:rsidP="00CE603F">
            <w:pPr>
              <w:jc w:val="both"/>
              <w:rPr>
                <w:rFonts w:ascii="Arial Narrow" w:hAnsi="Arial Narrow"/>
              </w:rPr>
            </w:pPr>
            <w:r w:rsidRPr="00A3263F">
              <w:rPr>
                <w:rFonts w:ascii="Arial Narrow" w:hAnsi="Arial Narrow"/>
              </w:rPr>
              <w:t>(razvidno iz obrazca P</w:t>
            </w:r>
            <w:r>
              <w:rPr>
                <w:rFonts w:ascii="Arial Narrow" w:hAnsi="Arial Narrow"/>
              </w:rPr>
              <w:t>onudba</w:t>
            </w:r>
            <w:r w:rsidRPr="00A3263F">
              <w:rPr>
                <w:rFonts w:ascii="Arial Narrow" w:hAnsi="Arial Narrow"/>
              </w:rPr>
              <w:t xml:space="preserve"> – </w:t>
            </w:r>
            <w:r>
              <w:rPr>
                <w:rFonts w:ascii="Arial Narrow" w:hAnsi="Arial Narrow"/>
              </w:rPr>
              <w:t xml:space="preserve">če </w:t>
            </w:r>
            <w:r w:rsidRPr="00A3263F">
              <w:rPr>
                <w:rFonts w:ascii="Arial Narrow" w:hAnsi="Arial Narrow"/>
              </w:rPr>
              <w:t>podatek ne bo razviden in hkrati v ponudbi ne bo priloženo dokazilo</w:t>
            </w:r>
            <w:r>
              <w:rPr>
                <w:rFonts w:ascii="Arial Narrow" w:hAnsi="Arial Narrow"/>
              </w:rPr>
              <w:t>,</w:t>
            </w:r>
            <w:r w:rsidRPr="00A3263F">
              <w:rPr>
                <w:rFonts w:ascii="Arial Narrow" w:hAnsi="Arial Narrow"/>
              </w:rPr>
              <w:t xml:space="preserve"> bo ponudnik pri tem merilu prejel 0 točk; ponudnik lahko pri tem merilu dobi samo 0</w:t>
            </w:r>
            <w:r>
              <w:rPr>
                <w:rFonts w:ascii="Arial Narrow" w:hAnsi="Arial Narrow"/>
              </w:rPr>
              <w:t>, 5</w:t>
            </w:r>
            <w:r w:rsidRPr="00A3263F">
              <w:rPr>
                <w:rFonts w:ascii="Arial Narrow" w:hAnsi="Arial Narrow"/>
              </w:rPr>
              <w:t xml:space="preserve"> ali 10 točk)</w:t>
            </w:r>
          </w:p>
          <w:p w14:paraId="58E36C43" w14:textId="77777777" w:rsidR="00A3263F" w:rsidRPr="00A3263F" w:rsidRDefault="00A3263F" w:rsidP="00CE603F">
            <w:pPr>
              <w:jc w:val="both"/>
              <w:rPr>
                <w:rFonts w:ascii="Arial Narrow" w:hAnsi="Arial Narrow"/>
              </w:rPr>
            </w:pPr>
          </w:p>
          <w:p w14:paraId="27BD3B88" w14:textId="77777777" w:rsidR="00A3263F" w:rsidRPr="00CC2FA9" w:rsidRDefault="00A3263F" w:rsidP="00057EC3">
            <w:pPr>
              <w:pStyle w:val="Odstavekseznama"/>
              <w:numPr>
                <w:ilvl w:val="0"/>
                <w:numId w:val="49"/>
              </w:numPr>
              <w:jc w:val="both"/>
              <w:rPr>
                <w:rFonts w:ascii="Arial Narrow" w:hAnsi="Arial Narrow"/>
                <w:b/>
              </w:rPr>
            </w:pPr>
            <w:r w:rsidRPr="00CC2FA9">
              <w:rPr>
                <w:rFonts w:ascii="Arial Narrow" w:hAnsi="Arial Narrow"/>
                <w:b/>
                <w:i/>
              </w:rPr>
              <w:t>Ponudnik ima veljaven certifikat ISO 14001 (5 točk)</w:t>
            </w:r>
          </w:p>
          <w:p w14:paraId="21A1872E" w14:textId="77777777" w:rsidR="00A3263F" w:rsidRPr="00A3263F" w:rsidRDefault="00A3263F" w:rsidP="00057EC3">
            <w:pPr>
              <w:pStyle w:val="Odstavekseznama"/>
              <w:numPr>
                <w:ilvl w:val="0"/>
                <w:numId w:val="43"/>
              </w:numPr>
              <w:jc w:val="both"/>
              <w:rPr>
                <w:rFonts w:ascii="Arial Narrow" w:hAnsi="Arial Narrow"/>
              </w:rPr>
            </w:pPr>
            <w:r w:rsidRPr="00A3263F">
              <w:rPr>
                <w:rFonts w:ascii="Arial Narrow" w:hAnsi="Arial Narrow"/>
              </w:rPr>
              <w:t>Ponudnik, ki ima veljaven certifikat ISO 14001, prejme 5 točk</w:t>
            </w:r>
            <w:r w:rsidR="006A5A0F">
              <w:rPr>
                <w:rFonts w:ascii="Arial Narrow" w:hAnsi="Arial Narrow"/>
              </w:rPr>
              <w:t>;</w:t>
            </w:r>
          </w:p>
          <w:p w14:paraId="4CCBC115" w14:textId="77777777" w:rsidR="00A3263F" w:rsidRPr="00A3263F" w:rsidRDefault="00A3263F" w:rsidP="00057EC3">
            <w:pPr>
              <w:pStyle w:val="Odstavekseznama"/>
              <w:numPr>
                <w:ilvl w:val="0"/>
                <w:numId w:val="43"/>
              </w:numPr>
              <w:jc w:val="both"/>
              <w:rPr>
                <w:rFonts w:ascii="Arial Narrow" w:hAnsi="Arial Narrow"/>
              </w:rPr>
            </w:pPr>
            <w:r w:rsidRPr="00A3263F">
              <w:rPr>
                <w:rFonts w:ascii="Arial Narrow" w:hAnsi="Arial Narrow"/>
              </w:rPr>
              <w:t>Ponudnik, ki nima veljavnega certifikata ISO 14001, prejme 0 točk.</w:t>
            </w:r>
          </w:p>
          <w:p w14:paraId="3FBB2682" w14:textId="77777777" w:rsidR="00A3263F" w:rsidRPr="00A3263F" w:rsidRDefault="00A3263F" w:rsidP="00CE603F">
            <w:pPr>
              <w:pStyle w:val="Odstavekseznama"/>
              <w:jc w:val="both"/>
              <w:rPr>
                <w:rFonts w:ascii="Arial Narrow" w:hAnsi="Arial Narrow"/>
              </w:rPr>
            </w:pPr>
          </w:p>
          <w:p w14:paraId="09C127F1" w14:textId="77777777" w:rsidR="00A3263F" w:rsidRDefault="00A3263F" w:rsidP="00CE603F">
            <w:pPr>
              <w:jc w:val="both"/>
              <w:rPr>
                <w:rFonts w:ascii="Arial Narrow" w:hAnsi="Arial Narrow"/>
              </w:rPr>
            </w:pPr>
            <w:r w:rsidRPr="00A3263F">
              <w:rPr>
                <w:rFonts w:ascii="Arial Narrow" w:hAnsi="Arial Narrow"/>
              </w:rPr>
              <w:lastRenderedPageBreak/>
              <w:t>(razvidno iz obrazca</w:t>
            </w:r>
            <w:r>
              <w:rPr>
                <w:rFonts w:ascii="Arial Narrow" w:hAnsi="Arial Narrow"/>
              </w:rPr>
              <w:t xml:space="preserve"> </w:t>
            </w:r>
            <w:r w:rsidRPr="00A3263F">
              <w:rPr>
                <w:rFonts w:ascii="Arial Narrow" w:hAnsi="Arial Narrow"/>
              </w:rPr>
              <w:t>P</w:t>
            </w:r>
            <w:r>
              <w:rPr>
                <w:rFonts w:ascii="Arial Narrow" w:hAnsi="Arial Narrow"/>
              </w:rPr>
              <w:t>onudba</w:t>
            </w:r>
            <w:r w:rsidRPr="00A3263F">
              <w:rPr>
                <w:rFonts w:ascii="Arial Narrow" w:hAnsi="Arial Narrow"/>
              </w:rPr>
              <w:t xml:space="preserve"> – </w:t>
            </w:r>
            <w:r>
              <w:rPr>
                <w:rFonts w:ascii="Arial Narrow" w:hAnsi="Arial Narrow"/>
              </w:rPr>
              <w:t xml:space="preserve">če </w:t>
            </w:r>
            <w:r w:rsidRPr="00A3263F">
              <w:rPr>
                <w:rFonts w:ascii="Arial Narrow" w:hAnsi="Arial Narrow"/>
              </w:rPr>
              <w:t>podatek ne bo razviden in hkrati v ponudbi ne bo priloženo dokazilo</w:t>
            </w:r>
            <w:r>
              <w:rPr>
                <w:rFonts w:ascii="Arial Narrow" w:hAnsi="Arial Narrow"/>
              </w:rPr>
              <w:t>,</w:t>
            </w:r>
            <w:r w:rsidRPr="00A3263F">
              <w:rPr>
                <w:rFonts w:ascii="Arial Narrow" w:hAnsi="Arial Narrow"/>
              </w:rPr>
              <w:t xml:space="preserve"> bo ponudnik pri tem merilu prejel 0 točk; ponudnik lahko pri tem merilu dobi samo 0 ali 5 točk)</w:t>
            </w:r>
          </w:p>
          <w:p w14:paraId="5225EC71" w14:textId="77777777" w:rsidR="00A3263F" w:rsidRDefault="00A3263F" w:rsidP="00CE603F">
            <w:pPr>
              <w:jc w:val="both"/>
              <w:rPr>
                <w:rFonts w:ascii="Arial Narrow" w:hAnsi="Arial Narrow"/>
              </w:rPr>
            </w:pPr>
          </w:p>
          <w:p w14:paraId="13EC851E" w14:textId="77777777" w:rsidR="00A3263F" w:rsidRPr="00CC2FA9" w:rsidRDefault="00A3263F" w:rsidP="00057EC3">
            <w:pPr>
              <w:pStyle w:val="Odstavekseznama"/>
              <w:numPr>
                <w:ilvl w:val="0"/>
                <w:numId w:val="49"/>
              </w:numPr>
              <w:jc w:val="both"/>
              <w:rPr>
                <w:rFonts w:ascii="Arial Narrow" w:hAnsi="Arial Narrow"/>
                <w:b/>
              </w:rPr>
            </w:pPr>
            <w:r w:rsidRPr="00CC2FA9">
              <w:rPr>
                <w:rFonts w:ascii="Arial Narrow" w:hAnsi="Arial Narrow"/>
                <w:b/>
                <w:i/>
              </w:rPr>
              <w:t>Ponudnik deluje na področju prodaje medicinsko potrošnega materiala najmanj zadnjih 5 ali več let (5 točk)</w:t>
            </w:r>
          </w:p>
          <w:p w14:paraId="73BB901C" w14:textId="77777777" w:rsidR="006A5A0F" w:rsidRDefault="006A5A0F" w:rsidP="00057EC3">
            <w:pPr>
              <w:pStyle w:val="Odstavekseznama"/>
              <w:numPr>
                <w:ilvl w:val="0"/>
                <w:numId w:val="44"/>
              </w:numPr>
              <w:jc w:val="both"/>
              <w:rPr>
                <w:rFonts w:ascii="Arial Narrow" w:hAnsi="Arial Narrow"/>
              </w:rPr>
            </w:pPr>
            <w:r>
              <w:rPr>
                <w:rFonts w:ascii="Arial Narrow" w:hAnsi="Arial Narrow"/>
              </w:rPr>
              <w:t>Ponudnik, ki deluje na področju prodaje medicinsko potrošnega materiala najmanj zadnjih 5 ali več let (šteto od datuma objave javnega naročila), prejme 5 točk;</w:t>
            </w:r>
          </w:p>
          <w:p w14:paraId="7D94758F" w14:textId="77777777" w:rsidR="006A5A0F" w:rsidRDefault="006A5A0F" w:rsidP="00057EC3">
            <w:pPr>
              <w:pStyle w:val="Odstavekseznama"/>
              <w:numPr>
                <w:ilvl w:val="0"/>
                <w:numId w:val="44"/>
              </w:numPr>
              <w:jc w:val="both"/>
              <w:rPr>
                <w:rFonts w:ascii="Arial Narrow" w:hAnsi="Arial Narrow"/>
              </w:rPr>
            </w:pPr>
            <w:r>
              <w:rPr>
                <w:rFonts w:ascii="Arial Narrow" w:hAnsi="Arial Narrow"/>
              </w:rPr>
              <w:t>Ponudnik, ki deluje na področju prodaje medicinsko potrošnega materiala manj kot 5 (šteto od datuma objave javnega naročila), prejme 0 točk.</w:t>
            </w:r>
          </w:p>
          <w:p w14:paraId="436EE4A9" w14:textId="77777777" w:rsidR="006A5A0F" w:rsidRDefault="006A5A0F" w:rsidP="006A5A0F">
            <w:pPr>
              <w:jc w:val="both"/>
              <w:rPr>
                <w:rFonts w:ascii="Arial Narrow" w:hAnsi="Arial Narrow"/>
              </w:rPr>
            </w:pPr>
          </w:p>
          <w:p w14:paraId="10470F06" w14:textId="77777777" w:rsidR="006A5A0F" w:rsidRPr="006A5A0F" w:rsidRDefault="006A5A0F" w:rsidP="006A5A0F">
            <w:pPr>
              <w:jc w:val="both"/>
              <w:rPr>
                <w:rFonts w:ascii="Arial Narrow" w:hAnsi="Arial Narrow"/>
              </w:rPr>
            </w:pPr>
            <w:r w:rsidRPr="00A3263F">
              <w:rPr>
                <w:rFonts w:ascii="Arial Narrow" w:hAnsi="Arial Narrow"/>
              </w:rPr>
              <w:t>(razvidno iz obrazca</w:t>
            </w:r>
            <w:r>
              <w:rPr>
                <w:rFonts w:ascii="Arial Narrow" w:hAnsi="Arial Narrow"/>
              </w:rPr>
              <w:t xml:space="preserve"> </w:t>
            </w:r>
            <w:r w:rsidRPr="00A3263F">
              <w:rPr>
                <w:rFonts w:ascii="Arial Narrow" w:hAnsi="Arial Narrow"/>
              </w:rPr>
              <w:t>P</w:t>
            </w:r>
            <w:r>
              <w:rPr>
                <w:rFonts w:ascii="Arial Narrow" w:hAnsi="Arial Narrow"/>
              </w:rPr>
              <w:t>onudba</w:t>
            </w:r>
            <w:r w:rsidRPr="00A3263F">
              <w:rPr>
                <w:rFonts w:ascii="Arial Narrow" w:hAnsi="Arial Narrow"/>
              </w:rPr>
              <w:t xml:space="preserve"> – </w:t>
            </w:r>
            <w:r>
              <w:rPr>
                <w:rFonts w:ascii="Arial Narrow" w:hAnsi="Arial Narrow"/>
              </w:rPr>
              <w:t xml:space="preserve">če </w:t>
            </w:r>
            <w:r w:rsidRPr="00A3263F">
              <w:rPr>
                <w:rFonts w:ascii="Arial Narrow" w:hAnsi="Arial Narrow"/>
              </w:rPr>
              <w:t>podatek ne bo razviden in hkrati v ponudbi ne bo priloženo dokazilo</w:t>
            </w:r>
            <w:r>
              <w:rPr>
                <w:rFonts w:ascii="Arial Narrow" w:hAnsi="Arial Narrow"/>
              </w:rPr>
              <w:t xml:space="preserve"> »vpis v register JAZMP«,</w:t>
            </w:r>
            <w:r w:rsidRPr="00A3263F">
              <w:rPr>
                <w:rFonts w:ascii="Arial Narrow" w:hAnsi="Arial Narrow"/>
              </w:rPr>
              <w:t xml:space="preserve"> bo ponudnik pri tem merilu prejel 0 točk; ponudnik lahko pri tem merilu dobi samo 0 ali 5 točk)</w:t>
            </w:r>
          </w:p>
        </w:tc>
      </w:tr>
      <w:tr w:rsidR="006A5A0F" w:rsidRPr="00A3263F" w14:paraId="485E55F5" w14:textId="77777777" w:rsidTr="00A3263F">
        <w:trPr>
          <w:trHeight w:val="20"/>
          <w:jc w:val="center"/>
        </w:trPr>
        <w:tc>
          <w:tcPr>
            <w:tcW w:w="2830" w:type="dxa"/>
            <w:shd w:val="clear" w:color="auto" w:fill="auto"/>
            <w:vAlign w:val="center"/>
          </w:tcPr>
          <w:p w14:paraId="30484056" w14:textId="77777777" w:rsidR="006A5A0F" w:rsidRPr="00CC2FA9" w:rsidRDefault="006A5A0F" w:rsidP="00CE603F">
            <w:pPr>
              <w:rPr>
                <w:rFonts w:ascii="Arial Narrow" w:hAnsi="Arial Narrow"/>
                <w:b/>
              </w:rPr>
            </w:pPr>
            <w:r w:rsidRPr="00CC2FA9">
              <w:rPr>
                <w:rFonts w:ascii="Arial Narrow" w:hAnsi="Arial Narrow"/>
                <w:b/>
              </w:rPr>
              <w:lastRenderedPageBreak/>
              <w:t>Merilo v fazi povpraševanja (izvajanje okvirnega sporazuma)</w:t>
            </w:r>
          </w:p>
        </w:tc>
        <w:tc>
          <w:tcPr>
            <w:tcW w:w="6864" w:type="dxa"/>
            <w:shd w:val="clear" w:color="auto" w:fill="auto"/>
            <w:vAlign w:val="center"/>
          </w:tcPr>
          <w:p w14:paraId="5ED90386" w14:textId="253F4BAC" w:rsidR="006A5A0F" w:rsidRDefault="003E3812" w:rsidP="00CE603F">
            <w:pPr>
              <w:jc w:val="both"/>
              <w:rPr>
                <w:rFonts w:ascii="Arial Narrow" w:hAnsi="Arial Narrow"/>
              </w:rPr>
            </w:pPr>
            <w:r>
              <w:rPr>
                <w:rFonts w:ascii="Arial Narrow" w:hAnsi="Arial Narrow"/>
              </w:rPr>
              <w:t>Najnižja končna ponudbena vrednost = 100 %</w:t>
            </w:r>
            <w:r w:rsidR="002D1C7B">
              <w:rPr>
                <w:rFonts w:ascii="Arial Narrow" w:hAnsi="Arial Narrow"/>
              </w:rPr>
              <w:t xml:space="preserve"> na sklop</w:t>
            </w:r>
            <w:r w:rsidR="00482757">
              <w:rPr>
                <w:rFonts w:ascii="Arial Narrow" w:hAnsi="Arial Narrow"/>
              </w:rPr>
              <w:t xml:space="preserve"> oziroma če v posameznem povpraševanju ni drugače določeno</w:t>
            </w:r>
            <w:r w:rsidR="0061561D">
              <w:rPr>
                <w:rFonts w:ascii="Arial Narrow" w:hAnsi="Arial Narrow"/>
              </w:rPr>
              <w:t>.</w:t>
            </w:r>
          </w:p>
          <w:p w14:paraId="4669152E" w14:textId="77777777" w:rsidR="003E3812" w:rsidRPr="00A3263F" w:rsidRDefault="003E3812" w:rsidP="00CE603F">
            <w:pPr>
              <w:jc w:val="both"/>
              <w:rPr>
                <w:rFonts w:ascii="Arial Narrow" w:hAnsi="Arial Narrow"/>
              </w:rPr>
            </w:pPr>
          </w:p>
        </w:tc>
      </w:tr>
      <w:tr w:rsidR="0061561D" w:rsidRPr="00A3263F" w14:paraId="1519A8E7" w14:textId="77777777" w:rsidTr="00A3263F">
        <w:trPr>
          <w:trHeight w:val="20"/>
          <w:jc w:val="center"/>
        </w:trPr>
        <w:tc>
          <w:tcPr>
            <w:tcW w:w="2830" w:type="dxa"/>
            <w:shd w:val="clear" w:color="auto" w:fill="auto"/>
            <w:vAlign w:val="center"/>
          </w:tcPr>
          <w:p w14:paraId="6736B34E" w14:textId="372276FC" w:rsidR="0061561D" w:rsidRPr="00CC2FA9" w:rsidRDefault="0061561D" w:rsidP="0061561D">
            <w:pPr>
              <w:rPr>
                <w:rFonts w:ascii="Arial Narrow" w:hAnsi="Arial Narrow"/>
                <w:b/>
              </w:rPr>
            </w:pPr>
            <w:r w:rsidRPr="00CC2FA9">
              <w:rPr>
                <w:rFonts w:ascii="Arial Narrow" w:hAnsi="Arial Narrow"/>
                <w:b/>
              </w:rPr>
              <w:t>Pravilo v primeru enakovrednih ponudb</w:t>
            </w:r>
          </w:p>
        </w:tc>
        <w:tc>
          <w:tcPr>
            <w:tcW w:w="6864" w:type="dxa"/>
            <w:shd w:val="clear" w:color="auto" w:fill="auto"/>
            <w:vAlign w:val="center"/>
          </w:tcPr>
          <w:p w14:paraId="3889AF5F" w14:textId="403B61FC" w:rsidR="0061561D" w:rsidRDefault="0061561D" w:rsidP="0061561D">
            <w:pPr>
              <w:jc w:val="both"/>
              <w:rPr>
                <w:rFonts w:ascii="Arial Narrow" w:hAnsi="Arial Narrow"/>
              </w:rPr>
            </w:pPr>
            <w:r w:rsidRPr="00A3263F">
              <w:rPr>
                <w:rFonts w:ascii="Arial Narrow" w:hAnsi="Arial Narrow"/>
              </w:rPr>
              <w:t>Prej prispela ponudba.</w:t>
            </w:r>
          </w:p>
        </w:tc>
      </w:tr>
    </w:tbl>
    <w:p w14:paraId="66148672" w14:textId="77777777" w:rsidR="003E3812" w:rsidRDefault="003E3812" w:rsidP="00751B01">
      <w:pPr>
        <w:rPr>
          <w:rFonts w:ascii="Arial Narrow" w:hAnsi="Arial Narrow"/>
          <w:b/>
        </w:rPr>
      </w:pPr>
    </w:p>
    <w:p w14:paraId="3C76B994" w14:textId="77777777" w:rsidR="002E30B2" w:rsidRDefault="002E30B2">
      <w:pPr>
        <w:rPr>
          <w:rFonts w:ascii="Arial Narrow" w:hAnsi="Arial Narrow"/>
          <w:b/>
        </w:rPr>
      </w:pPr>
      <w:r>
        <w:rPr>
          <w:rFonts w:ascii="Arial Narrow" w:hAnsi="Arial Narrow"/>
          <w:b/>
        </w:rPr>
        <w:br w:type="page"/>
      </w:r>
    </w:p>
    <w:p w14:paraId="31BA2767" w14:textId="77777777" w:rsidR="004E71F2" w:rsidRPr="007221B8" w:rsidRDefault="00705878" w:rsidP="008876AE">
      <w:pPr>
        <w:jc w:val="center"/>
        <w:rPr>
          <w:rFonts w:ascii="Arial Narrow" w:hAnsi="Arial Narrow"/>
          <w:b/>
        </w:rPr>
      </w:pPr>
      <w:r w:rsidRPr="007221B8">
        <w:rPr>
          <w:rFonts w:ascii="Arial Narrow" w:hAnsi="Arial Narrow"/>
          <w:b/>
        </w:rPr>
        <w:lastRenderedPageBreak/>
        <w:t>VZOREC POGODBE – KROVNI OKVIRNI SPORAZUM</w:t>
      </w:r>
    </w:p>
    <w:p w14:paraId="4D865C94" w14:textId="77777777" w:rsidR="00D205B4" w:rsidRPr="007221B8" w:rsidRDefault="00D205B4" w:rsidP="00705878">
      <w:pPr>
        <w:jc w:val="center"/>
        <w:rPr>
          <w:rFonts w:ascii="Arial Narrow" w:hAnsi="Arial Narrow"/>
          <w:b/>
        </w:rPr>
      </w:pPr>
    </w:p>
    <w:p w14:paraId="369A8284" w14:textId="77777777" w:rsidR="00705878" w:rsidRPr="007221B8" w:rsidRDefault="00705878" w:rsidP="004E71F2">
      <w:pPr>
        <w:rPr>
          <w:rFonts w:ascii="Arial Narrow" w:hAnsi="Arial Narrow"/>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E71F2" w:rsidRPr="007221B8" w14:paraId="3CD410D1" w14:textId="77777777" w:rsidTr="00C72318">
        <w:trPr>
          <w:trHeight w:val="20"/>
          <w:jc w:val="center"/>
        </w:trPr>
        <w:tc>
          <w:tcPr>
            <w:tcW w:w="9695" w:type="dxa"/>
            <w:gridSpan w:val="2"/>
            <w:shd w:val="clear" w:color="auto" w:fill="auto"/>
            <w:vAlign w:val="center"/>
          </w:tcPr>
          <w:p w14:paraId="608DD93E" w14:textId="77777777" w:rsidR="004E71F2" w:rsidRPr="007221B8" w:rsidRDefault="004E71F2" w:rsidP="004E71F2">
            <w:pPr>
              <w:widowControl w:val="0"/>
              <w:jc w:val="center"/>
              <w:rPr>
                <w:rFonts w:ascii="Arial Narrow" w:hAnsi="Arial Narrow"/>
              </w:rPr>
            </w:pPr>
            <w:r w:rsidRPr="007221B8">
              <w:rPr>
                <w:rFonts w:ascii="Arial Narrow" w:hAnsi="Arial Narrow"/>
                <w:b/>
              </w:rPr>
              <w:t>NAROČNIK</w:t>
            </w:r>
          </w:p>
        </w:tc>
      </w:tr>
      <w:tr w:rsidR="004E71F2" w:rsidRPr="007221B8" w14:paraId="77F7E9D1" w14:textId="77777777" w:rsidTr="00C72318">
        <w:trPr>
          <w:trHeight w:val="20"/>
          <w:jc w:val="center"/>
        </w:trPr>
        <w:tc>
          <w:tcPr>
            <w:tcW w:w="2405" w:type="dxa"/>
            <w:shd w:val="clear" w:color="auto" w:fill="auto"/>
            <w:vAlign w:val="center"/>
          </w:tcPr>
          <w:p w14:paraId="2E95EDFB" w14:textId="77777777" w:rsidR="004E71F2" w:rsidRPr="007221B8" w:rsidRDefault="004E71F2" w:rsidP="004E71F2">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48D777AC"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0D16D1E3"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3F7EA11F"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47B0C673" w14:textId="77777777" w:rsidTr="00C72318">
        <w:trPr>
          <w:trHeight w:val="20"/>
          <w:jc w:val="center"/>
        </w:trPr>
        <w:tc>
          <w:tcPr>
            <w:tcW w:w="2405" w:type="dxa"/>
            <w:shd w:val="clear" w:color="auto" w:fill="auto"/>
            <w:vAlign w:val="center"/>
          </w:tcPr>
          <w:p w14:paraId="7CD1E2AB" w14:textId="77777777" w:rsidR="004E71F2" w:rsidRPr="007221B8" w:rsidRDefault="004E71F2" w:rsidP="004E71F2">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1AF1C21E"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4E71F2" w:rsidRPr="007221B8" w14:paraId="5228A009" w14:textId="77777777" w:rsidTr="00C72318">
        <w:trPr>
          <w:trHeight w:val="20"/>
          <w:jc w:val="center"/>
        </w:trPr>
        <w:tc>
          <w:tcPr>
            <w:tcW w:w="2405" w:type="dxa"/>
            <w:shd w:val="clear" w:color="auto" w:fill="auto"/>
            <w:vAlign w:val="center"/>
          </w:tcPr>
          <w:p w14:paraId="63BA038A" w14:textId="77777777" w:rsidR="004E71F2" w:rsidRPr="007221B8" w:rsidRDefault="004E71F2" w:rsidP="004E71F2">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7226B632"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4E71F2" w:rsidRPr="007221B8" w14:paraId="16371386" w14:textId="77777777" w:rsidTr="00C72318">
        <w:trPr>
          <w:trHeight w:val="20"/>
          <w:jc w:val="center"/>
        </w:trPr>
        <w:tc>
          <w:tcPr>
            <w:tcW w:w="2405" w:type="dxa"/>
            <w:shd w:val="clear" w:color="auto" w:fill="auto"/>
            <w:vAlign w:val="center"/>
          </w:tcPr>
          <w:p w14:paraId="7B906D7B" w14:textId="77777777" w:rsidR="004E71F2" w:rsidRPr="007221B8" w:rsidRDefault="004E71F2" w:rsidP="004E71F2">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6EC4FD52"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4E71F2" w:rsidRPr="007221B8" w14:paraId="59847F4A" w14:textId="77777777" w:rsidTr="00C72318">
        <w:trPr>
          <w:trHeight w:val="20"/>
          <w:jc w:val="center"/>
        </w:trPr>
        <w:tc>
          <w:tcPr>
            <w:tcW w:w="2405" w:type="dxa"/>
            <w:shd w:val="clear" w:color="auto" w:fill="auto"/>
            <w:vAlign w:val="center"/>
          </w:tcPr>
          <w:p w14:paraId="59F4C256" w14:textId="77777777" w:rsidR="004E71F2" w:rsidRPr="007221B8" w:rsidRDefault="004E71F2" w:rsidP="004E71F2">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1DD04219" w14:textId="77777777" w:rsidR="004E71F2" w:rsidRPr="007221B8" w:rsidRDefault="004E71F2" w:rsidP="004E71F2">
            <w:pPr>
              <w:widowControl w:val="0"/>
              <w:rPr>
                <w:rFonts w:ascii="Arial Narrow" w:hAnsi="Arial Narrow"/>
              </w:rPr>
            </w:pPr>
            <w:r w:rsidRPr="007221B8">
              <w:rPr>
                <w:rFonts w:ascii="Arial Narrow" w:hAnsi="Arial Narrow"/>
              </w:rPr>
              <w:t>01 522 11 26</w:t>
            </w:r>
          </w:p>
        </w:tc>
      </w:tr>
      <w:tr w:rsidR="004E71F2" w:rsidRPr="007221B8" w14:paraId="70F66515" w14:textId="77777777" w:rsidTr="00C72318">
        <w:trPr>
          <w:trHeight w:val="20"/>
          <w:jc w:val="center"/>
        </w:trPr>
        <w:tc>
          <w:tcPr>
            <w:tcW w:w="2405" w:type="dxa"/>
            <w:shd w:val="clear" w:color="auto" w:fill="auto"/>
            <w:vAlign w:val="center"/>
          </w:tcPr>
          <w:p w14:paraId="4B141B4A" w14:textId="77777777" w:rsidR="004E71F2" w:rsidRPr="007221B8" w:rsidRDefault="004E71F2" w:rsidP="004E71F2">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5D67C4D1" w14:textId="77777777" w:rsidR="004E71F2" w:rsidRPr="007221B8" w:rsidRDefault="004E71F2" w:rsidP="004E71F2">
            <w:pPr>
              <w:widowControl w:val="0"/>
              <w:rPr>
                <w:rFonts w:ascii="Arial Narrow" w:hAnsi="Arial Narrow"/>
              </w:rPr>
            </w:pPr>
            <w:r w:rsidRPr="007221B8">
              <w:rPr>
                <w:rFonts w:ascii="Arial Narrow" w:hAnsi="Arial Narrow"/>
              </w:rPr>
              <w:t>spela.pipan@kclj.si</w:t>
            </w:r>
          </w:p>
        </w:tc>
      </w:tr>
      <w:tr w:rsidR="004E71F2" w:rsidRPr="007221B8" w14:paraId="0E8758B3" w14:textId="77777777" w:rsidTr="00C72318">
        <w:trPr>
          <w:trHeight w:val="20"/>
          <w:jc w:val="center"/>
        </w:trPr>
        <w:tc>
          <w:tcPr>
            <w:tcW w:w="2405" w:type="dxa"/>
            <w:shd w:val="clear" w:color="auto" w:fill="auto"/>
            <w:vAlign w:val="center"/>
          </w:tcPr>
          <w:p w14:paraId="3790CAB2" w14:textId="77777777" w:rsidR="004E71F2" w:rsidRPr="007221B8" w:rsidRDefault="004E71F2" w:rsidP="004E71F2">
            <w:pPr>
              <w:widowControl w:val="0"/>
              <w:rPr>
                <w:rFonts w:ascii="Arial Narrow" w:hAnsi="Arial Narrow"/>
                <w:b/>
              </w:rPr>
            </w:pPr>
            <w:r w:rsidRPr="007221B8">
              <w:rPr>
                <w:rFonts w:ascii="Arial Narrow" w:hAnsi="Arial Narrow"/>
                <w:b/>
              </w:rPr>
              <w:t xml:space="preserve">Skrbnik </w:t>
            </w:r>
            <w:r w:rsidR="00EA3FE7" w:rsidRPr="007221B8">
              <w:rPr>
                <w:rFonts w:ascii="Arial Narrow" w:hAnsi="Arial Narrow"/>
                <w:b/>
              </w:rPr>
              <w:t xml:space="preserve">krovnega </w:t>
            </w:r>
            <w:r w:rsidRPr="007221B8">
              <w:rPr>
                <w:rFonts w:ascii="Arial Narrow" w:hAnsi="Arial Narrow"/>
                <w:b/>
              </w:rPr>
              <w:t>okvirnega sporazuma</w:t>
            </w:r>
          </w:p>
        </w:tc>
        <w:tc>
          <w:tcPr>
            <w:tcW w:w="7290" w:type="dxa"/>
            <w:shd w:val="clear" w:color="auto" w:fill="auto"/>
            <w:vAlign w:val="center"/>
          </w:tcPr>
          <w:p w14:paraId="48BCD014" w14:textId="77777777" w:rsidR="004E71F2" w:rsidRPr="007221B8" w:rsidRDefault="004E71F2" w:rsidP="004E71F2">
            <w:pPr>
              <w:widowControl w:val="0"/>
              <w:rPr>
                <w:rFonts w:ascii="Arial Narrow" w:hAnsi="Arial Narrow"/>
              </w:rPr>
            </w:pPr>
            <w:r w:rsidRPr="007221B8">
              <w:rPr>
                <w:rFonts w:ascii="Arial Narrow" w:hAnsi="Arial Narrow"/>
              </w:rPr>
              <w:t>Špela Pipan, univ. dipl. bibl.</w:t>
            </w:r>
          </w:p>
        </w:tc>
      </w:tr>
      <w:tr w:rsidR="004E71F2" w:rsidRPr="007221B8" w14:paraId="7BE7C4DE" w14:textId="77777777" w:rsidTr="00C72318">
        <w:trPr>
          <w:trHeight w:val="20"/>
          <w:jc w:val="center"/>
        </w:trPr>
        <w:tc>
          <w:tcPr>
            <w:tcW w:w="2405" w:type="dxa"/>
            <w:shd w:val="clear" w:color="auto" w:fill="auto"/>
            <w:vAlign w:val="center"/>
          </w:tcPr>
          <w:p w14:paraId="79627ECD" w14:textId="77777777" w:rsidR="004E71F2" w:rsidRPr="007221B8" w:rsidRDefault="004E71F2" w:rsidP="004E71F2">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52A76C04" w14:textId="77777777" w:rsidR="004E71F2" w:rsidRPr="007221B8" w:rsidRDefault="004E71F2" w:rsidP="004E71F2">
            <w:pPr>
              <w:widowControl w:val="0"/>
              <w:rPr>
                <w:rFonts w:ascii="Arial Narrow" w:hAnsi="Arial Narrow"/>
              </w:rPr>
            </w:pPr>
            <w:r w:rsidRPr="007221B8">
              <w:rPr>
                <w:rFonts w:ascii="Arial Narrow" w:hAnsi="Arial Narrow"/>
              </w:rPr>
              <w:t>doc. dr. Marko Jug, dr. med., general</w:t>
            </w:r>
            <w:r w:rsidR="00C25EAD" w:rsidRPr="007221B8">
              <w:rPr>
                <w:rFonts w:ascii="Arial Narrow" w:hAnsi="Arial Narrow"/>
              </w:rPr>
              <w:t>ni</w:t>
            </w:r>
            <w:r w:rsidRPr="007221B8">
              <w:rPr>
                <w:rFonts w:ascii="Arial Narrow" w:hAnsi="Arial Narrow"/>
              </w:rPr>
              <w:t xml:space="preserve"> direktor UKC Ljubljana</w:t>
            </w:r>
          </w:p>
        </w:tc>
      </w:tr>
    </w:tbl>
    <w:p w14:paraId="05787CAD" w14:textId="77777777" w:rsidR="004E71F2" w:rsidRPr="007221B8" w:rsidRDefault="005B0653" w:rsidP="004E71F2">
      <w:pPr>
        <w:widowControl w:val="0"/>
        <w:spacing w:before="120" w:after="120"/>
        <w:rPr>
          <w:rFonts w:ascii="Arial Narrow" w:hAnsi="Arial Narrow"/>
        </w:rPr>
      </w:pPr>
      <w:r w:rsidRPr="007221B8">
        <w:rPr>
          <w:rFonts w:ascii="Arial Narrow" w:hAnsi="Arial Narrow"/>
        </w:rPr>
        <w:t>(v nadaljevanju: naročnik)</w:t>
      </w:r>
    </w:p>
    <w:p w14:paraId="7A53AE6B" w14:textId="77777777" w:rsidR="004E71F2" w:rsidRPr="007221B8" w:rsidRDefault="004E71F2" w:rsidP="004E71F2">
      <w:pPr>
        <w:widowControl w:val="0"/>
        <w:spacing w:before="120" w:after="120"/>
        <w:ind w:left="142" w:hanging="142"/>
        <w:jc w:val="center"/>
        <w:rPr>
          <w:rFonts w:ascii="Arial Narrow" w:hAnsi="Arial Narrow"/>
        </w:rPr>
      </w:pPr>
      <w:r w:rsidRPr="007221B8">
        <w:rPr>
          <w:rFonts w:ascii="Arial Narrow" w:hAnsi="Arial Narrow"/>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4E71F2" w:rsidRPr="007221B8" w14:paraId="6860B621" w14:textId="77777777" w:rsidTr="00C72318">
        <w:trPr>
          <w:trHeight w:val="20"/>
          <w:jc w:val="center"/>
        </w:trPr>
        <w:tc>
          <w:tcPr>
            <w:tcW w:w="9704" w:type="dxa"/>
            <w:gridSpan w:val="2"/>
            <w:tcBorders>
              <w:bottom w:val="single" w:sz="4" w:space="0" w:color="auto"/>
            </w:tcBorders>
            <w:shd w:val="clear" w:color="auto" w:fill="auto"/>
            <w:vAlign w:val="center"/>
          </w:tcPr>
          <w:p w14:paraId="77573A33" w14:textId="77777777" w:rsidR="004E71F2" w:rsidRPr="007221B8" w:rsidRDefault="005B0653" w:rsidP="004E71F2">
            <w:pPr>
              <w:widowControl w:val="0"/>
              <w:jc w:val="center"/>
              <w:rPr>
                <w:rFonts w:ascii="Arial Narrow" w:hAnsi="Arial Narrow"/>
                <w:b/>
              </w:rPr>
            </w:pPr>
            <w:r w:rsidRPr="007221B8">
              <w:rPr>
                <w:rFonts w:ascii="Arial Narrow" w:hAnsi="Arial Narrow"/>
                <w:b/>
              </w:rPr>
              <w:t>DOBAVITELJ</w:t>
            </w:r>
            <w:r w:rsidR="008876AE" w:rsidRPr="007221B8">
              <w:rPr>
                <w:rFonts w:ascii="Arial Narrow" w:hAnsi="Arial Narrow"/>
                <w:b/>
              </w:rPr>
              <w:t xml:space="preserve"> </w:t>
            </w:r>
          </w:p>
        </w:tc>
      </w:tr>
      <w:tr w:rsidR="004E71F2" w:rsidRPr="007221B8" w14:paraId="22D7CD86" w14:textId="77777777" w:rsidTr="00C72318">
        <w:trPr>
          <w:trHeight w:val="20"/>
          <w:jc w:val="center"/>
        </w:trPr>
        <w:tc>
          <w:tcPr>
            <w:tcW w:w="2405" w:type="dxa"/>
            <w:shd w:val="clear" w:color="auto" w:fill="auto"/>
            <w:vAlign w:val="center"/>
          </w:tcPr>
          <w:p w14:paraId="6137F6B7" w14:textId="77777777" w:rsidR="004E71F2" w:rsidRPr="007221B8" w:rsidRDefault="004E71F2" w:rsidP="004E71F2">
            <w:pPr>
              <w:widowControl w:val="0"/>
              <w:rPr>
                <w:rFonts w:ascii="Arial Narrow" w:hAnsi="Arial Narrow"/>
              </w:rPr>
            </w:pPr>
            <w:r w:rsidRPr="007221B8">
              <w:rPr>
                <w:rFonts w:ascii="Arial Narrow" w:hAnsi="Arial Narrow"/>
                <w:b/>
              </w:rPr>
              <w:t>Naziv in sedež</w:t>
            </w:r>
          </w:p>
        </w:tc>
        <w:tc>
          <w:tcPr>
            <w:tcW w:w="7299" w:type="dxa"/>
            <w:shd w:val="clear" w:color="auto" w:fill="auto"/>
            <w:vAlign w:val="center"/>
          </w:tcPr>
          <w:p w14:paraId="3B00A572" w14:textId="77777777" w:rsidR="004E71F2" w:rsidRPr="007221B8" w:rsidRDefault="004E71F2" w:rsidP="004E71F2">
            <w:pPr>
              <w:widowControl w:val="0"/>
              <w:rPr>
                <w:rFonts w:ascii="Arial Narrow" w:hAnsi="Arial Narrow"/>
                <w:b/>
              </w:rPr>
            </w:pPr>
          </w:p>
        </w:tc>
      </w:tr>
      <w:tr w:rsidR="004E71F2" w:rsidRPr="007221B8" w14:paraId="54A4122D" w14:textId="77777777" w:rsidTr="00C72318">
        <w:trPr>
          <w:trHeight w:val="20"/>
          <w:jc w:val="center"/>
        </w:trPr>
        <w:tc>
          <w:tcPr>
            <w:tcW w:w="2405" w:type="dxa"/>
            <w:shd w:val="clear" w:color="auto" w:fill="auto"/>
            <w:vAlign w:val="center"/>
          </w:tcPr>
          <w:p w14:paraId="4BF44F9E" w14:textId="77777777" w:rsidR="004E71F2" w:rsidRPr="007221B8" w:rsidRDefault="004E71F2" w:rsidP="004E71F2">
            <w:pPr>
              <w:widowControl w:val="0"/>
              <w:rPr>
                <w:rFonts w:ascii="Arial Narrow" w:hAnsi="Arial Narrow"/>
              </w:rPr>
            </w:pPr>
            <w:r w:rsidRPr="007221B8">
              <w:rPr>
                <w:rFonts w:ascii="Arial Narrow" w:hAnsi="Arial Narrow"/>
                <w:b/>
              </w:rPr>
              <w:t>ID št. za DDV</w:t>
            </w:r>
          </w:p>
        </w:tc>
        <w:tc>
          <w:tcPr>
            <w:tcW w:w="7299" w:type="dxa"/>
            <w:shd w:val="clear" w:color="auto" w:fill="auto"/>
            <w:vAlign w:val="center"/>
          </w:tcPr>
          <w:p w14:paraId="769F343D" w14:textId="77777777" w:rsidR="004E71F2" w:rsidRPr="007221B8" w:rsidRDefault="004E71F2" w:rsidP="004E71F2">
            <w:pPr>
              <w:widowControl w:val="0"/>
              <w:rPr>
                <w:rFonts w:ascii="Arial Narrow" w:hAnsi="Arial Narrow"/>
              </w:rPr>
            </w:pPr>
          </w:p>
        </w:tc>
      </w:tr>
      <w:tr w:rsidR="004E71F2" w:rsidRPr="007221B8" w14:paraId="712AEBC2" w14:textId="77777777" w:rsidTr="00C72318">
        <w:trPr>
          <w:trHeight w:val="20"/>
          <w:jc w:val="center"/>
        </w:trPr>
        <w:tc>
          <w:tcPr>
            <w:tcW w:w="2405" w:type="dxa"/>
            <w:shd w:val="clear" w:color="auto" w:fill="auto"/>
            <w:vAlign w:val="center"/>
          </w:tcPr>
          <w:p w14:paraId="355A38AB" w14:textId="77777777" w:rsidR="004E71F2" w:rsidRPr="007221B8" w:rsidRDefault="004E71F2" w:rsidP="004E71F2">
            <w:pPr>
              <w:widowControl w:val="0"/>
              <w:rPr>
                <w:rFonts w:ascii="Arial Narrow" w:hAnsi="Arial Narrow"/>
              </w:rPr>
            </w:pPr>
            <w:r w:rsidRPr="007221B8">
              <w:rPr>
                <w:rFonts w:ascii="Arial Narrow" w:hAnsi="Arial Narrow"/>
                <w:b/>
              </w:rPr>
              <w:t>Matična številka</w:t>
            </w:r>
          </w:p>
        </w:tc>
        <w:tc>
          <w:tcPr>
            <w:tcW w:w="7299" w:type="dxa"/>
            <w:shd w:val="clear" w:color="auto" w:fill="auto"/>
            <w:vAlign w:val="center"/>
          </w:tcPr>
          <w:p w14:paraId="613CB64F" w14:textId="77777777" w:rsidR="004E71F2" w:rsidRPr="007221B8" w:rsidRDefault="004E71F2" w:rsidP="004E71F2">
            <w:pPr>
              <w:widowControl w:val="0"/>
              <w:rPr>
                <w:rFonts w:ascii="Arial Narrow" w:hAnsi="Arial Narrow"/>
              </w:rPr>
            </w:pPr>
          </w:p>
        </w:tc>
      </w:tr>
      <w:tr w:rsidR="004E71F2" w:rsidRPr="007221B8" w14:paraId="375F4360" w14:textId="77777777" w:rsidTr="00C72318">
        <w:trPr>
          <w:trHeight w:val="20"/>
          <w:jc w:val="center"/>
        </w:trPr>
        <w:tc>
          <w:tcPr>
            <w:tcW w:w="2405" w:type="dxa"/>
            <w:shd w:val="clear" w:color="auto" w:fill="auto"/>
            <w:vAlign w:val="center"/>
          </w:tcPr>
          <w:p w14:paraId="16A3635F" w14:textId="77777777" w:rsidR="004E71F2" w:rsidRPr="007221B8" w:rsidRDefault="004E71F2" w:rsidP="004E71F2">
            <w:pPr>
              <w:widowControl w:val="0"/>
              <w:rPr>
                <w:rFonts w:ascii="Arial Narrow" w:hAnsi="Arial Narrow"/>
              </w:rPr>
            </w:pPr>
            <w:r w:rsidRPr="007221B8">
              <w:rPr>
                <w:rFonts w:ascii="Arial Narrow" w:hAnsi="Arial Narrow"/>
                <w:b/>
              </w:rPr>
              <w:t>Transakcijski račun</w:t>
            </w:r>
          </w:p>
        </w:tc>
        <w:tc>
          <w:tcPr>
            <w:tcW w:w="7299" w:type="dxa"/>
            <w:shd w:val="clear" w:color="auto" w:fill="auto"/>
            <w:vAlign w:val="center"/>
          </w:tcPr>
          <w:p w14:paraId="1527EA96" w14:textId="77777777" w:rsidR="004E71F2" w:rsidRPr="007221B8" w:rsidRDefault="004E71F2" w:rsidP="004E71F2">
            <w:pPr>
              <w:widowControl w:val="0"/>
              <w:rPr>
                <w:rFonts w:ascii="Arial Narrow" w:hAnsi="Arial Narrow"/>
              </w:rPr>
            </w:pPr>
          </w:p>
        </w:tc>
      </w:tr>
      <w:tr w:rsidR="004E71F2" w:rsidRPr="007221B8" w14:paraId="48200FF6" w14:textId="77777777" w:rsidTr="00C72318">
        <w:trPr>
          <w:trHeight w:val="20"/>
          <w:jc w:val="center"/>
        </w:trPr>
        <w:tc>
          <w:tcPr>
            <w:tcW w:w="2405" w:type="dxa"/>
            <w:shd w:val="clear" w:color="auto" w:fill="auto"/>
            <w:vAlign w:val="center"/>
          </w:tcPr>
          <w:p w14:paraId="5CA88D45" w14:textId="77777777" w:rsidR="004E71F2" w:rsidRPr="007221B8" w:rsidRDefault="004E71F2" w:rsidP="004E71F2">
            <w:pPr>
              <w:widowControl w:val="0"/>
              <w:rPr>
                <w:rFonts w:ascii="Arial Narrow" w:hAnsi="Arial Narrow"/>
              </w:rPr>
            </w:pPr>
            <w:r w:rsidRPr="007221B8">
              <w:rPr>
                <w:rFonts w:ascii="Arial Narrow" w:hAnsi="Arial Narrow"/>
                <w:b/>
              </w:rPr>
              <w:t>Telefon</w:t>
            </w:r>
          </w:p>
        </w:tc>
        <w:tc>
          <w:tcPr>
            <w:tcW w:w="7299" w:type="dxa"/>
            <w:shd w:val="clear" w:color="auto" w:fill="auto"/>
            <w:vAlign w:val="center"/>
          </w:tcPr>
          <w:p w14:paraId="49407046" w14:textId="77777777" w:rsidR="004E71F2" w:rsidRPr="007221B8" w:rsidRDefault="004E71F2" w:rsidP="004E71F2">
            <w:pPr>
              <w:widowControl w:val="0"/>
              <w:rPr>
                <w:rFonts w:ascii="Arial Narrow" w:hAnsi="Arial Narrow"/>
              </w:rPr>
            </w:pPr>
          </w:p>
        </w:tc>
      </w:tr>
      <w:tr w:rsidR="004E71F2" w:rsidRPr="007221B8" w14:paraId="7CEE9F77" w14:textId="77777777" w:rsidTr="00C72318">
        <w:trPr>
          <w:trHeight w:val="20"/>
          <w:jc w:val="center"/>
        </w:trPr>
        <w:tc>
          <w:tcPr>
            <w:tcW w:w="2405" w:type="dxa"/>
            <w:shd w:val="clear" w:color="auto" w:fill="auto"/>
            <w:vAlign w:val="center"/>
          </w:tcPr>
          <w:p w14:paraId="111124BD" w14:textId="77777777" w:rsidR="004E71F2" w:rsidRPr="007221B8" w:rsidRDefault="004E71F2" w:rsidP="004E71F2">
            <w:pPr>
              <w:widowControl w:val="0"/>
              <w:rPr>
                <w:rFonts w:ascii="Arial Narrow" w:hAnsi="Arial Narrow"/>
              </w:rPr>
            </w:pPr>
            <w:r w:rsidRPr="007221B8">
              <w:rPr>
                <w:rFonts w:ascii="Arial Narrow" w:hAnsi="Arial Narrow"/>
                <w:b/>
              </w:rPr>
              <w:t>E-pošta</w:t>
            </w:r>
          </w:p>
        </w:tc>
        <w:tc>
          <w:tcPr>
            <w:tcW w:w="7299" w:type="dxa"/>
            <w:shd w:val="clear" w:color="auto" w:fill="auto"/>
            <w:vAlign w:val="center"/>
          </w:tcPr>
          <w:p w14:paraId="59BB2E5E" w14:textId="77777777" w:rsidR="004E71F2" w:rsidRPr="007221B8" w:rsidRDefault="004E71F2" w:rsidP="004E71F2">
            <w:pPr>
              <w:widowControl w:val="0"/>
              <w:rPr>
                <w:rFonts w:ascii="Arial Narrow" w:hAnsi="Arial Narrow"/>
              </w:rPr>
            </w:pPr>
          </w:p>
        </w:tc>
      </w:tr>
      <w:tr w:rsidR="004E71F2" w:rsidRPr="007221B8" w14:paraId="451EBFC6" w14:textId="77777777" w:rsidTr="00C72318">
        <w:trPr>
          <w:trHeight w:val="20"/>
          <w:jc w:val="center"/>
        </w:trPr>
        <w:tc>
          <w:tcPr>
            <w:tcW w:w="2405" w:type="dxa"/>
            <w:shd w:val="clear" w:color="auto" w:fill="auto"/>
            <w:vAlign w:val="center"/>
          </w:tcPr>
          <w:p w14:paraId="696897D5" w14:textId="77777777" w:rsidR="004E71F2" w:rsidRPr="007221B8" w:rsidRDefault="004E71F2" w:rsidP="004E71F2">
            <w:pPr>
              <w:widowControl w:val="0"/>
              <w:rPr>
                <w:rFonts w:ascii="Arial Narrow" w:hAnsi="Arial Narrow"/>
              </w:rPr>
            </w:pPr>
            <w:r w:rsidRPr="007221B8">
              <w:rPr>
                <w:rFonts w:ascii="Arial Narrow" w:hAnsi="Arial Narrow"/>
                <w:b/>
              </w:rPr>
              <w:t xml:space="preserve">Skrbnik </w:t>
            </w:r>
            <w:r w:rsidR="00EA3FE7" w:rsidRPr="007221B8">
              <w:rPr>
                <w:rFonts w:ascii="Arial Narrow" w:hAnsi="Arial Narrow"/>
                <w:b/>
              </w:rPr>
              <w:t xml:space="preserve">krovnega </w:t>
            </w:r>
            <w:r w:rsidRPr="007221B8">
              <w:rPr>
                <w:rFonts w:ascii="Arial Narrow" w:hAnsi="Arial Narrow"/>
                <w:b/>
              </w:rPr>
              <w:t>okvirnega sporazuma</w:t>
            </w:r>
          </w:p>
        </w:tc>
        <w:tc>
          <w:tcPr>
            <w:tcW w:w="7299" w:type="dxa"/>
            <w:shd w:val="clear" w:color="auto" w:fill="auto"/>
            <w:vAlign w:val="center"/>
          </w:tcPr>
          <w:p w14:paraId="6C95AD1A" w14:textId="77777777" w:rsidR="004E71F2" w:rsidRPr="007221B8" w:rsidRDefault="004E71F2" w:rsidP="004E71F2">
            <w:pPr>
              <w:widowControl w:val="0"/>
              <w:rPr>
                <w:rFonts w:ascii="Arial Narrow" w:hAnsi="Arial Narrow"/>
              </w:rPr>
            </w:pPr>
          </w:p>
        </w:tc>
      </w:tr>
      <w:tr w:rsidR="004E71F2" w:rsidRPr="007221B8" w14:paraId="2D902BAB" w14:textId="77777777" w:rsidTr="00C72318">
        <w:trPr>
          <w:trHeight w:val="20"/>
          <w:jc w:val="center"/>
        </w:trPr>
        <w:tc>
          <w:tcPr>
            <w:tcW w:w="2405" w:type="dxa"/>
            <w:shd w:val="clear" w:color="auto" w:fill="auto"/>
            <w:vAlign w:val="center"/>
          </w:tcPr>
          <w:p w14:paraId="47AFD630" w14:textId="77777777" w:rsidR="004E71F2" w:rsidRPr="007221B8" w:rsidRDefault="004E71F2" w:rsidP="004E71F2">
            <w:pPr>
              <w:widowControl w:val="0"/>
              <w:rPr>
                <w:rFonts w:ascii="Arial Narrow" w:hAnsi="Arial Narrow"/>
              </w:rPr>
            </w:pPr>
            <w:r w:rsidRPr="007221B8">
              <w:rPr>
                <w:rFonts w:ascii="Arial Narrow" w:hAnsi="Arial Narrow"/>
                <w:b/>
              </w:rPr>
              <w:t>Podpisnik</w:t>
            </w:r>
          </w:p>
        </w:tc>
        <w:tc>
          <w:tcPr>
            <w:tcW w:w="7299" w:type="dxa"/>
            <w:shd w:val="clear" w:color="auto" w:fill="auto"/>
            <w:vAlign w:val="center"/>
          </w:tcPr>
          <w:p w14:paraId="3FB8BF50" w14:textId="77777777" w:rsidR="004E71F2" w:rsidRPr="007221B8" w:rsidRDefault="004E71F2" w:rsidP="004E71F2">
            <w:pPr>
              <w:widowControl w:val="0"/>
              <w:rPr>
                <w:rFonts w:ascii="Arial Narrow" w:hAnsi="Arial Narrow"/>
              </w:rPr>
            </w:pPr>
          </w:p>
        </w:tc>
      </w:tr>
    </w:tbl>
    <w:p w14:paraId="0EE7FD2A" w14:textId="77777777" w:rsidR="005B0653" w:rsidRPr="007221B8" w:rsidRDefault="005B0653" w:rsidP="004E71F2">
      <w:pPr>
        <w:widowControl w:val="0"/>
        <w:spacing w:before="120" w:after="120"/>
        <w:rPr>
          <w:rFonts w:ascii="Arial Narrow" w:hAnsi="Arial Narrow"/>
        </w:rPr>
      </w:pPr>
      <w:r w:rsidRPr="007221B8">
        <w:rPr>
          <w:rFonts w:ascii="Arial Narrow" w:hAnsi="Arial Narrow"/>
        </w:rPr>
        <w:t>(v nadaljevanju: izvajalec/dobavitelj</w:t>
      </w:r>
      <w:r w:rsidR="00006F38" w:rsidRPr="007221B8">
        <w:rPr>
          <w:rFonts w:ascii="Arial Narrow" w:hAnsi="Arial Narrow"/>
        </w:rPr>
        <w:t>/stranka okvirnega sporazuma</w:t>
      </w:r>
      <w:r w:rsidRPr="007221B8">
        <w:rPr>
          <w:rFonts w:ascii="Arial Narrow" w:hAnsi="Arial Narrow"/>
        </w:rPr>
        <w:t>)</w:t>
      </w:r>
    </w:p>
    <w:p w14:paraId="74E7F704" w14:textId="77777777" w:rsidR="004E71F2" w:rsidRPr="007221B8" w:rsidRDefault="004E71F2" w:rsidP="004E71F2">
      <w:pPr>
        <w:widowControl w:val="0"/>
        <w:spacing w:before="120" w:after="120"/>
        <w:rPr>
          <w:rFonts w:ascii="Arial Narrow" w:hAnsi="Arial Narrow"/>
        </w:rPr>
      </w:pPr>
      <w:r w:rsidRPr="007221B8">
        <w:rPr>
          <w:rFonts w:ascii="Arial Narrow" w:hAnsi="Arial Narrow"/>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E71F2" w:rsidRPr="007221B8" w14:paraId="7A1DAD3D" w14:textId="77777777" w:rsidTr="00C72318">
        <w:trPr>
          <w:trHeight w:val="850"/>
        </w:trPr>
        <w:tc>
          <w:tcPr>
            <w:tcW w:w="9694" w:type="dxa"/>
            <w:shd w:val="clear" w:color="auto" w:fill="auto"/>
            <w:vAlign w:val="center"/>
          </w:tcPr>
          <w:p w14:paraId="01FC4E97" w14:textId="77777777" w:rsidR="004E71F2" w:rsidRPr="007221B8" w:rsidRDefault="00EA3FE7" w:rsidP="004E71F2">
            <w:pPr>
              <w:widowControl w:val="0"/>
              <w:jc w:val="center"/>
              <w:rPr>
                <w:rFonts w:ascii="Arial Narrow" w:hAnsi="Arial Narrow"/>
                <w:b/>
              </w:rPr>
            </w:pPr>
            <w:r w:rsidRPr="007221B8">
              <w:rPr>
                <w:rFonts w:ascii="Arial Narrow" w:hAnsi="Arial Narrow"/>
                <w:b/>
              </w:rPr>
              <w:t xml:space="preserve">KROVNI </w:t>
            </w:r>
            <w:r w:rsidR="004E71F2" w:rsidRPr="007221B8">
              <w:rPr>
                <w:rFonts w:ascii="Arial Narrow" w:hAnsi="Arial Narrow"/>
                <w:b/>
              </w:rPr>
              <w:t xml:space="preserve">OKVIRNI SPORAZUM ZA </w:t>
            </w:r>
            <w:r w:rsidR="00141A3F" w:rsidRPr="007221B8">
              <w:rPr>
                <w:rFonts w:ascii="Arial Narrow" w:hAnsi="Arial Narrow"/>
                <w:b/>
              </w:rPr>
              <w:t xml:space="preserve"> NAKUP </w:t>
            </w:r>
            <w:r w:rsidR="00CE603F">
              <w:rPr>
                <w:rFonts w:ascii="Arial Narrow" w:hAnsi="Arial Narrow"/>
                <w:b/>
              </w:rPr>
              <w:t>TUBUSOV, VODIL IN SOND</w:t>
            </w:r>
          </w:p>
          <w:p w14:paraId="475FAD54" w14:textId="77777777" w:rsidR="004E71F2" w:rsidRPr="007221B8" w:rsidRDefault="004E71F2" w:rsidP="004E71F2">
            <w:pPr>
              <w:widowControl w:val="0"/>
              <w:jc w:val="center"/>
              <w:rPr>
                <w:rFonts w:ascii="Arial Narrow" w:hAnsi="Arial Narrow"/>
                <w:b/>
              </w:rPr>
            </w:pPr>
            <w:r w:rsidRPr="007221B8">
              <w:rPr>
                <w:rFonts w:ascii="Arial Narrow" w:hAnsi="Arial Narrow"/>
                <w:b/>
              </w:rPr>
              <w:t xml:space="preserve">številka </w:t>
            </w:r>
            <w:r w:rsidR="00C72318" w:rsidRPr="007221B8">
              <w:rPr>
                <w:rFonts w:ascii="Arial Narrow" w:hAnsi="Arial Narrow"/>
                <w:b/>
              </w:rPr>
              <w:t>_____________________</w:t>
            </w:r>
          </w:p>
          <w:p w14:paraId="3C894B61" w14:textId="77777777" w:rsidR="00D205B4" w:rsidRPr="007221B8" w:rsidRDefault="00D205B4" w:rsidP="004E71F2">
            <w:pPr>
              <w:widowControl w:val="0"/>
              <w:jc w:val="center"/>
              <w:rPr>
                <w:rFonts w:ascii="Arial Narrow" w:hAnsi="Arial Narrow"/>
                <w:b/>
              </w:rPr>
            </w:pPr>
            <w:r w:rsidRPr="007221B8">
              <w:rPr>
                <w:rFonts w:ascii="Arial Narrow" w:hAnsi="Arial Narrow"/>
                <w:b/>
              </w:rPr>
              <w:t>(v nadaljevanju okvirni sporazum)</w:t>
            </w:r>
          </w:p>
        </w:tc>
      </w:tr>
    </w:tbl>
    <w:p w14:paraId="5F8BF7AB" w14:textId="77777777" w:rsidR="004E71F2" w:rsidRPr="007221B8" w:rsidRDefault="004E71F2" w:rsidP="00057EC3">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lastRenderedPageBreak/>
        <w:t>člen</w:t>
      </w:r>
    </w:p>
    <w:p w14:paraId="17A9345D"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E71F2" w:rsidRPr="007221B8" w14:paraId="123AF2C9" w14:textId="77777777" w:rsidTr="00C72318">
        <w:trPr>
          <w:trHeight w:val="69"/>
          <w:jc w:val="center"/>
        </w:trPr>
        <w:tc>
          <w:tcPr>
            <w:tcW w:w="4847" w:type="dxa"/>
            <w:shd w:val="clear" w:color="auto" w:fill="auto"/>
            <w:vAlign w:val="center"/>
          </w:tcPr>
          <w:p w14:paraId="514A9413" w14:textId="77777777" w:rsidR="004E71F2" w:rsidRPr="007221B8" w:rsidRDefault="004E71F2" w:rsidP="004E71F2">
            <w:pPr>
              <w:widowControl w:val="0"/>
              <w:jc w:val="both"/>
              <w:rPr>
                <w:rFonts w:ascii="Arial Narrow" w:hAnsi="Arial Narrow"/>
                <w:b/>
              </w:rPr>
            </w:pPr>
            <w:r w:rsidRPr="007221B8">
              <w:rPr>
                <w:rFonts w:ascii="Arial Narrow" w:hAnsi="Arial Narrow"/>
                <w:b/>
              </w:rPr>
              <w:t>Oznaka javnega naročila, ki je podlaga za sklenitev okvirnega sporazuma</w:t>
            </w:r>
          </w:p>
        </w:tc>
        <w:tc>
          <w:tcPr>
            <w:tcW w:w="4847" w:type="dxa"/>
            <w:shd w:val="clear" w:color="auto" w:fill="auto"/>
            <w:vAlign w:val="center"/>
          </w:tcPr>
          <w:p w14:paraId="351F70E6" w14:textId="77777777" w:rsidR="004E71F2" w:rsidRPr="007221B8" w:rsidRDefault="004E71F2" w:rsidP="004E71F2">
            <w:pPr>
              <w:widowControl w:val="0"/>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r w:rsidRPr="007221B8">
              <w:rPr>
                <w:rFonts w:ascii="Arial Narrow" w:hAnsi="Arial Narrow"/>
              </w:rPr>
              <w:t xml:space="preserve">Objava na portalu </w:t>
            </w:r>
            <w:r w:rsidR="00D205B4" w:rsidRPr="007221B8">
              <w:rPr>
                <w:rFonts w:ascii="Arial Narrow" w:hAnsi="Arial Narrow"/>
              </w:rPr>
              <w:t>javnega naročanja</w:t>
            </w:r>
            <w:r w:rsidRPr="007221B8">
              <w:rPr>
                <w:rFonts w:ascii="Arial Narrow" w:hAnsi="Arial Narrow"/>
              </w:rPr>
              <w:t xml:space="preserve"> dne ............... pod številko ..................... ter na portalu EU dne .......................... pod številko ....................</w:t>
            </w:r>
            <w:r w:rsidR="00CF2B84" w:rsidRPr="007221B8">
              <w:rPr>
                <w:rFonts w:ascii="Arial Narrow" w:hAnsi="Arial Narrow"/>
              </w:rPr>
              <w:t>(v nadaljevanju: javno naročilo ali postopek javnega naročanja)</w:t>
            </w:r>
          </w:p>
        </w:tc>
      </w:tr>
    </w:tbl>
    <w:p w14:paraId="7A80CA94" w14:textId="77777777" w:rsidR="004E71F2" w:rsidRPr="007221B8" w:rsidRDefault="004E71F2" w:rsidP="00057EC3">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39E88D7F"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PREDMET OKVIRNEGA SPORAZUMA</w:t>
      </w:r>
    </w:p>
    <w:p w14:paraId="2989132F" w14:textId="77777777" w:rsidR="004E71F2" w:rsidRPr="007221B8" w:rsidRDefault="004E71F2" w:rsidP="00057EC3">
      <w:pPr>
        <w:widowControl w:val="0"/>
        <w:numPr>
          <w:ilvl w:val="2"/>
          <w:numId w:val="10"/>
        </w:numPr>
        <w:spacing w:after="120"/>
        <w:jc w:val="both"/>
        <w:rPr>
          <w:rFonts w:ascii="Arial Narrow" w:hAnsi="Arial Narrow"/>
        </w:rPr>
      </w:pPr>
      <w:r w:rsidRPr="007221B8">
        <w:rPr>
          <w:rFonts w:ascii="Arial Narrow" w:hAnsi="Arial Narrow"/>
        </w:rPr>
        <w:t xml:space="preserve">Predmet okvirnega sporazuma je dobava </w:t>
      </w:r>
      <w:r w:rsidR="00511F7B">
        <w:rPr>
          <w:rFonts w:ascii="Arial Narrow" w:hAnsi="Arial Narrow"/>
        </w:rPr>
        <w:t>tubusov, vodil in sond</w:t>
      </w:r>
      <w:r w:rsidR="00CF2B84" w:rsidRPr="007221B8">
        <w:rPr>
          <w:rFonts w:ascii="Arial Narrow" w:hAnsi="Arial Narrow"/>
        </w:rPr>
        <w:t>, kot razvidno iz dokumentacije v zvezi z oddajo javnega naročanja (v nadaljevanju tudi: razpisna dokumentacija)</w:t>
      </w:r>
      <w:r w:rsidRPr="007221B8">
        <w:rPr>
          <w:rFonts w:ascii="Arial Narrow" w:hAnsi="Arial Narrow"/>
        </w:rPr>
        <w:t>.</w:t>
      </w:r>
    </w:p>
    <w:p w14:paraId="0AB1C7F2" w14:textId="77777777" w:rsidR="00911100" w:rsidRPr="007221B8" w:rsidRDefault="00911100" w:rsidP="00057EC3">
      <w:pPr>
        <w:widowControl w:val="0"/>
        <w:numPr>
          <w:ilvl w:val="2"/>
          <w:numId w:val="10"/>
        </w:numPr>
        <w:spacing w:after="120"/>
        <w:jc w:val="both"/>
        <w:rPr>
          <w:rFonts w:ascii="Arial Narrow" w:hAnsi="Arial Narrow"/>
        </w:rPr>
      </w:pPr>
      <w:r w:rsidRPr="007221B8">
        <w:rPr>
          <w:rFonts w:ascii="Arial Narrow" w:hAnsi="Arial Narrow"/>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61504888" w14:textId="77777777" w:rsidR="004E71F2" w:rsidRPr="007221B8" w:rsidRDefault="004E71F2" w:rsidP="00057EC3">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5FFB7D65"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KOLIČINE, CENE IN IZVEDBENI POGOJI</w:t>
      </w:r>
    </w:p>
    <w:p w14:paraId="4E066C6C" w14:textId="77777777" w:rsidR="004E71F2" w:rsidRPr="007221B8" w:rsidRDefault="004E71F2" w:rsidP="00057EC3">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Natančna vrsta blaga in količina je v trenutku sklepanja okvirnega sporazuma objektivno neugotovljiva. Naročnik količine in </w:t>
      </w:r>
      <w:r w:rsidR="00D205B4" w:rsidRPr="007221B8">
        <w:rPr>
          <w:rFonts w:ascii="Arial Narrow" w:hAnsi="Arial Narrow"/>
        </w:rPr>
        <w:t xml:space="preserve">druge </w:t>
      </w:r>
      <w:r w:rsidRPr="007221B8">
        <w:rPr>
          <w:rFonts w:ascii="Arial Narrow" w:hAnsi="Arial Narrow"/>
        </w:rPr>
        <w:t xml:space="preserve">izvedbene pogoje </w:t>
      </w:r>
      <w:r w:rsidR="00CF2B84" w:rsidRPr="007221B8">
        <w:rPr>
          <w:rFonts w:ascii="Arial Narrow" w:hAnsi="Arial Narrow"/>
        </w:rPr>
        <w:t xml:space="preserve">(vrsta, lastnosti, kakovost, opis predmeta itd.) </w:t>
      </w:r>
      <w:r w:rsidR="00D205B4" w:rsidRPr="007221B8">
        <w:rPr>
          <w:rFonts w:ascii="Arial Narrow" w:hAnsi="Arial Narrow"/>
        </w:rPr>
        <w:t xml:space="preserve">vsakokrat </w:t>
      </w:r>
      <w:r w:rsidRPr="007221B8">
        <w:rPr>
          <w:rFonts w:ascii="Arial Narrow" w:hAnsi="Arial Narrow"/>
        </w:rPr>
        <w:t xml:space="preserve">opredeli v </w:t>
      </w:r>
      <w:r w:rsidR="00D205B4" w:rsidRPr="007221B8">
        <w:rPr>
          <w:rFonts w:ascii="Arial Narrow" w:hAnsi="Arial Narrow"/>
        </w:rPr>
        <w:t xml:space="preserve">posameznem povpraševanju </w:t>
      </w:r>
      <w:r w:rsidR="00CF2B84" w:rsidRPr="007221B8">
        <w:rPr>
          <w:rFonts w:ascii="Arial Narrow" w:hAnsi="Arial Narrow"/>
        </w:rPr>
        <w:t xml:space="preserve">oziroma </w:t>
      </w:r>
      <w:r w:rsidR="00D205B4" w:rsidRPr="007221B8">
        <w:rPr>
          <w:rFonts w:ascii="Arial Narrow" w:hAnsi="Arial Narrow"/>
        </w:rPr>
        <w:t xml:space="preserve">v fazi izvajanja predmetnega okvirnega sporazuma </w:t>
      </w:r>
      <w:r w:rsidR="007C1135" w:rsidRPr="007221B8">
        <w:rPr>
          <w:rFonts w:ascii="Arial Narrow" w:hAnsi="Arial Narrow"/>
        </w:rPr>
        <w:t>oziroma v vsakokratni fazi odpiranja konkurence</w:t>
      </w:r>
      <w:r w:rsidR="00D205B4" w:rsidRPr="007221B8">
        <w:rPr>
          <w:rFonts w:ascii="Arial Narrow" w:hAnsi="Arial Narrow"/>
        </w:rPr>
        <w:t xml:space="preserve">. </w:t>
      </w:r>
    </w:p>
    <w:p w14:paraId="677A582E" w14:textId="77777777" w:rsidR="004E71F2" w:rsidRPr="007221B8" w:rsidRDefault="004E71F2" w:rsidP="00057EC3">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Naročnik se z okvirnim sporazumom zavezuje, da bo v primeru, če bo naročal blago, ki je predmet tega okvirnega sporazuma, pozval </w:t>
      </w:r>
      <w:r w:rsidR="00911100" w:rsidRPr="007221B8">
        <w:rPr>
          <w:rFonts w:ascii="Arial Narrow" w:hAnsi="Arial Narrow"/>
        </w:rPr>
        <w:t>vse</w:t>
      </w:r>
      <w:r w:rsidRPr="007221B8">
        <w:rPr>
          <w:rFonts w:ascii="Arial Narrow" w:hAnsi="Arial Narrow"/>
        </w:rPr>
        <w:t xml:space="preserve"> </w:t>
      </w:r>
      <w:r w:rsidR="00911100" w:rsidRPr="007221B8">
        <w:rPr>
          <w:rFonts w:ascii="Arial Narrow" w:hAnsi="Arial Narrow"/>
        </w:rPr>
        <w:t xml:space="preserve">dobavitelje, ki jim je bila priznana sposobnost v postopku javnega naročanja oziroma vse dobavitelje, s katerimi ima sklenjen predmetni </w:t>
      </w:r>
      <w:r w:rsidR="0018252D" w:rsidRPr="007221B8">
        <w:rPr>
          <w:rFonts w:ascii="Arial Narrow" w:hAnsi="Arial Narrow"/>
        </w:rPr>
        <w:t xml:space="preserve">okvirni </w:t>
      </w:r>
      <w:r w:rsidRPr="007221B8">
        <w:rPr>
          <w:rFonts w:ascii="Arial Narrow" w:hAnsi="Arial Narrow"/>
        </w:rPr>
        <w:t>sporazum, k oddaji ponudb na način, naveden v nadaljevanju.</w:t>
      </w:r>
      <w:r w:rsidR="0018252D" w:rsidRPr="007221B8">
        <w:rPr>
          <w:rFonts w:ascii="Arial Narrow" w:hAnsi="Arial Narrow"/>
        </w:rPr>
        <w:t xml:space="preserve"> </w:t>
      </w:r>
    </w:p>
    <w:p w14:paraId="5B95BA98" w14:textId="77777777" w:rsidR="004E71F2" w:rsidRPr="007221B8" w:rsidRDefault="004E71F2" w:rsidP="00057EC3">
      <w:pPr>
        <w:pStyle w:val="Odstavekseznama"/>
        <w:widowControl w:val="0"/>
        <w:numPr>
          <w:ilvl w:val="2"/>
          <w:numId w:val="15"/>
        </w:numPr>
        <w:spacing w:after="120"/>
        <w:jc w:val="both"/>
        <w:rPr>
          <w:rFonts w:ascii="Arial Narrow" w:hAnsi="Arial Narrow"/>
        </w:rPr>
      </w:pPr>
      <w:r w:rsidRPr="007221B8">
        <w:rPr>
          <w:rFonts w:ascii="Arial Narrow" w:hAnsi="Arial Narrow"/>
        </w:rPr>
        <w:t xml:space="preserve">Naročnik si </w:t>
      </w:r>
      <w:r w:rsidR="00CF2B84" w:rsidRPr="007221B8">
        <w:rPr>
          <w:rFonts w:ascii="Arial Narrow" w:hAnsi="Arial Narrow"/>
        </w:rPr>
        <w:t xml:space="preserve">na podlagi okvirnega sporazuma </w:t>
      </w:r>
      <w:r w:rsidRPr="007221B8">
        <w:rPr>
          <w:rFonts w:ascii="Arial Narrow" w:hAnsi="Arial Narrow"/>
        </w:rPr>
        <w:t xml:space="preserve">pridružuje pravico do naročanja istovrstnega blaga, </w:t>
      </w:r>
      <w:r w:rsidR="00CF2B84" w:rsidRPr="007221B8">
        <w:rPr>
          <w:rFonts w:ascii="Arial Narrow" w:hAnsi="Arial Narrow"/>
        </w:rPr>
        <w:t xml:space="preserve">tj. blaga, </w:t>
      </w:r>
      <w:r w:rsidRPr="007221B8">
        <w:rPr>
          <w:rFonts w:ascii="Arial Narrow" w:hAnsi="Arial Narrow"/>
        </w:rPr>
        <w:t xml:space="preserve">ki ni </w:t>
      </w:r>
      <w:r w:rsidR="00CF2B84" w:rsidRPr="007221B8">
        <w:rPr>
          <w:rFonts w:ascii="Arial Narrow" w:hAnsi="Arial Narrow"/>
        </w:rPr>
        <w:t>izrecno navedeno v razpisni dokumentaciji</w:t>
      </w:r>
      <w:r w:rsidRPr="007221B8">
        <w:rPr>
          <w:rFonts w:ascii="Arial Narrow" w:hAnsi="Arial Narrow"/>
        </w:rPr>
        <w:t>.</w:t>
      </w:r>
    </w:p>
    <w:p w14:paraId="1A2449EA" w14:textId="77777777" w:rsidR="00547677" w:rsidRPr="007221B8" w:rsidRDefault="00547677" w:rsidP="00547677">
      <w:pPr>
        <w:pStyle w:val="Odstavekseznama"/>
        <w:widowControl w:val="0"/>
        <w:spacing w:after="12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4E71F2" w:rsidRPr="007221B8" w14:paraId="580E80E3" w14:textId="77777777" w:rsidTr="00C72318">
        <w:trPr>
          <w:trHeight w:val="20"/>
          <w:jc w:val="center"/>
        </w:trPr>
        <w:tc>
          <w:tcPr>
            <w:tcW w:w="2426" w:type="dxa"/>
            <w:shd w:val="clear" w:color="auto" w:fill="auto"/>
            <w:vAlign w:val="center"/>
          </w:tcPr>
          <w:p w14:paraId="7D3450AC" w14:textId="77777777" w:rsidR="004E71F2" w:rsidRPr="007221B8" w:rsidRDefault="004E71F2" w:rsidP="004E71F2">
            <w:pPr>
              <w:widowControl w:val="0"/>
              <w:rPr>
                <w:rFonts w:ascii="Arial Narrow" w:hAnsi="Arial Narrow"/>
                <w:b/>
              </w:rPr>
            </w:pPr>
            <w:r w:rsidRPr="007221B8">
              <w:rPr>
                <w:rFonts w:ascii="Arial Narrow" w:hAnsi="Arial Narrow"/>
                <w:b/>
              </w:rPr>
              <w:t xml:space="preserve">Lokacija </w:t>
            </w:r>
            <w:r w:rsidR="00CF2B84" w:rsidRPr="007221B8">
              <w:rPr>
                <w:rFonts w:ascii="Arial Narrow" w:hAnsi="Arial Narrow"/>
                <w:b/>
              </w:rPr>
              <w:t>dobav</w:t>
            </w:r>
          </w:p>
        </w:tc>
        <w:tc>
          <w:tcPr>
            <w:tcW w:w="7278" w:type="dxa"/>
            <w:gridSpan w:val="2"/>
            <w:tcBorders>
              <w:bottom w:val="single" w:sz="4" w:space="0" w:color="auto"/>
            </w:tcBorders>
            <w:shd w:val="clear" w:color="auto" w:fill="auto"/>
            <w:vAlign w:val="center"/>
          </w:tcPr>
          <w:p w14:paraId="5B07DF4D" w14:textId="77777777" w:rsidR="004E71F2" w:rsidRPr="007221B8" w:rsidRDefault="004E71F2" w:rsidP="004E71F2">
            <w:pPr>
              <w:widowControl w:val="0"/>
              <w:rPr>
                <w:rFonts w:ascii="Arial Narrow" w:hAnsi="Arial Narrow"/>
              </w:rPr>
            </w:pPr>
            <w:r w:rsidRPr="007221B8">
              <w:rPr>
                <w:rFonts w:ascii="Arial Narrow" w:hAnsi="Arial Narrow"/>
              </w:rPr>
              <w:t>Lokacija naročnika v UKC Ljubljana</w:t>
            </w:r>
            <w:r w:rsidR="005B0653" w:rsidRPr="007221B8">
              <w:rPr>
                <w:rFonts w:ascii="Arial Narrow" w:hAnsi="Arial Narrow"/>
              </w:rPr>
              <w:t xml:space="preserve"> (</w:t>
            </w:r>
            <w:r w:rsidRPr="007221B8">
              <w:rPr>
                <w:rFonts w:ascii="Arial Narrow" w:hAnsi="Arial Narrow"/>
              </w:rPr>
              <w:t>mikrolokacija</w:t>
            </w:r>
            <w:r w:rsidR="005B0653" w:rsidRPr="007221B8">
              <w:rPr>
                <w:rFonts w:ascii="Arial Narrow" w:hAnsi="Arial Narrow"/>
              </w:rPr>
              <w:t>)</w:t>
            </w:r>
            <w:r w:rsidRPr="007221B8">
              <w:rPr>
                <w:rFonts w:ascii="Arial Narrow" w:hAnsi="Arial Narrow"/>
              </w:rPr>
              <w:t xml:space="preserve"> bo določena v posameznem povpraševanju</w:t>
            </w:r>
          </w:p>
        </w:tc>
      </w:tr>
      <w:tr w:rsidR="004E71F2" w:rsidRPr="007221B8" w14:paraId="47F4C43A" w14:textId="77777777" w:rsidTr="00C72318">
        <w:trPr>
          <w:trHeight w:val="629"/>
          <w:jc w:val="center"/>
        </w:trPr>
        <w:tc>
          <w:tcPr>
            <w:tcW w:w="2426" w:type="dxa"/>
            <w:shd w:val="clear" w:color="auto" w:fill="auto"/>
            <w:vAlign w:val="center"/>
          </w:tcPr>
          <w:p w14:paraId="3F735E3B" w14:textId="77777777" w:rsidR="004E71F2" w:rsidRPr="007221B8" w:rsidRDefault="004E71F2" w:rsidP="004E71F2">
            <w:pPr>
              <w:widowControl w:val="0"/>
              <w:rPr>
                <w:rFonts w:ascii="Arial Narrow" w:hAnsi="Arial Narrow"/>
                <w:b/>
              </w:rPr>
            </w:pPr>
            <w:r w:rsidRPr="007221B8">
              <w:rPr>
                <w:rFonts w:ascii="Arial Narrow" w:hAnsi="Arial Narrow"/>
                <w:b/>
              </w:rPr>
              <w:t>Način realizacije</w:t>
            </w:r>
          </w:p>
        </w:tc>
        <w:tc>
          <w:tcPr>
            <w:tcW w:w="7278" w:type="dxa"/>
            <w:gridSpan w:val="2"/>
            <w:shd w:val="clear" w:color="auto" w:fill="auto"/>
            <w:vAlign w:val="center"/>
          </w:tcPr>
          <w:p w14:paraId="47F2C823" w14:textId="77777777" w:rsidR="004E71F2" w:rsidRPr="007221B8" w:rsidRDefault="005B0653" w:rsidP="004E71F2">
            <w:pPr>
              <w:widowControl w:val="0"/>
              <w:rPr>
                <w:rFonts w:ascii="Arial Narrow" w:hAnsi="Arial Narrow"/>
              </w:rPr>
            </w:pPr>
            <w:proofErr w:type="spellStart"/>
            <w:r w:rsidRPr="007221B8">
              <w:rPr>
                <w:rFonts w:ascii="Arial Narrow" w:hAnsi="Arial Narrow"/>
              </w:rPr>
              <w:t>Incoterms</w:t>
            </w:r>
            <w:proofErr w:type="spellEnd"/>
            <w:r w:rsidR="004E71F2" w:rsidRPr="007221B8">
              <w:rPr>
                <w:rFonts w:ascii="Arial Narrow" w:hAnsi="Arial Narrow"/>
              </w:rPr>
              <w:t xml:space="preserve"> DDP </w:t>
            </w:r>
            <w:r w:rsidRPr="007221B8">
              <w:rPr>
                <w:rFonts w:ascii="Arial Narrow" w:hAnsi="Arial Narrow"/>
              </w:rPr>
              <w:t xml:space="preserve">– lokacija </w:t>
            </w:r>
            <w:r w:rsidR="004E71F2" w:rsidRPr="007221B8">
              <w:rPr>
                <w:rFonts w:ascii="Arial Narrow" w:hAnsi="Arial Narrow"/>
              </w:rPr>
              <w:t>naročnik</w:t>
            </w:r>
            <w:r w:rsidR="007221B8" w:rsidRPr="007221B8">
              <w:rPr>
                <w:rFonts w:ascii="Arial Narrow" w:hAnsi="Arial Narrow"/>
              </w:rPr>
              <w:t>a</w:t>
            </w:r>
            <w:r w:rsidRPr="007221B8">
              <w:rPr>
                <w:rFonts w:ascii="Arial Narrow" w:hAnsi="Arial Narrow"/>
              </w:rPr>
              <w:t>, opredeljena v vsakokratnem povpraševanju</w:t>
            </w:r>
          </w:p>
        </w:tc>
      </w:tr>
      <w:tr w:rsidR="004E71F2" w:rsidRPr="007221B8" w14:paraId="4627DDB5" w14:textId="77777777" w:rsidTr="00C72318">
        <w:trPr>
          <w:trHeight w:val="20"/>
          <w:jc w:val="center"/>
        </w:trPr>
        <w:tc>
          <w:tcPr>
            <w:tcW w:w="2426" w:type="dxa"/>
            <w:vMerge w:val="restart"/>
            <w:shd w:val="clear" w:color="auto" w:fill="auto"/>
            <w:vAlign w:val="center"/>
          </w:tcPr>
          <w:p w14:paraId="1418B2EC" w14:textId="77777777" w:rsidR="004E71F2" w:rsidRPr="007221B8" w:rsidRDefault="004E71F2" w:rsidP="004E71F2">
            <w:pPr>
              <w:widowControl w:val="0"/>
              <w:rPr>
                <w:rFonts w:ascii="Arial Narrow" w:hAnsi="Arial Narrow"/>
                <w:b/>
              </w:rPr>
            </w:pPr>
            <w:r w:rsidRPr="007221B8">
              <w:rPr>
                <w:rFonts w:ascii="Arial Narrow" w:hAnsi="Arial Narrow"/>
                <w:b/>
              </w:rPr>
              <w:t>Naročanje in pooblaščeni predstavniki strank za naročanje</w:t>
            </w:r>
          </w:p>
        </w:tc>
        <w:tc>
          <w:tcPr>
            <w:tcW w:w="3639" w:type="dxa"/>
            <w:shd w:val="clear" w:color="auto" w:fill="auto"/>
            <w:vAlign w:val="center"/>
          </w:tcPr>
          <w:p w14:paraId="1294D703" w14:textId="77777777" w:rsidR="004E71F2" w:rsidRPr="007221B8" w:rsidRDefault="004E71F2" w:rsidP="004E71F2">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7309484E" w14:textId="77777777" w:rsidR="004E71F2" w:rsidRPr="007221B8" w:rsidRDefault="004E71F2" w:rsidP="004E71F2">
            <w:pPr>
              <w:widowControl w:val="0"/>
              <w:jc w:val="center"/>
              <w:rPr>
                <w:rFonts w:ascii="Arial Narrow" w:hAnsi="Arial Narrow"/>
                <w:b/>
              </w:rPr>
            </w:pPr>
            <w:r w:rsidRPr="007221B8">
              <w:rPr>
                <w:rFonts w:ascii="Arial Narrow" w:hAnsi="Arial Narrow"/>
                <w:b/>
              </w:rPr>
              <w:t>Na strani izvajalca</w:t>
            </w:r>
          </w:p>
        </w:tc>
      </w:tr>
      <w:tr w:rsidR="004E71F2" w:rsidRPr="007221B8" w14:paraId="01568FE7" w14:textId="77777777" w:rsidTr="00C72318">
        <w:trPr>
          <w:trHeight w:val="20"/>
          <w:jc w:val="center"/>
        </w:trPr>
        <w:tc>
          <w:tcPr>
            <w:tcW w:w="2426" w:type="dxa"/>
            <w:vMerge/>
            <w:shd w:val="clear" w:color="auto" w:fill="auto"/>
            <w:vAlign w:val="center"/>
          </w:tcPr>
          <w:p w14:paraId="02714EE3" w14:textId="77777777" w:rsidR="004E71F2" w:rsidRPr="007221B8" w:rsidRDefault="004E71F2" w:rsidP="004E71F2">
            <w:pPr>
              <w:widowControl w:val="0"/>
              <w:rPr>
                <w:rFonts w:ascii="Arial Narrow" w:hAnsi="Arial Narrow"/>
                <w:b/>
              </w:rPr>
            </w:pPr>
          </w:p>
        </w:tc>
        <w:tc>
          <w:tcPr>
            <w:tcW w:w="3639" w:type="dxa"/>
            <w:tcBorders>
              <w:bottom w:val="single" w:sz="4" w:space="0" w:color="auto"/>
            </w:tcBorders>
            <w:shd w:val="clear" w:color="auto" w:fill="auto"/>
            <w:vAlign w:val="center"/>
          </w:tcPr>
          <w:p w14:paraId="4FEBFDAE" w14:textId="77777777" w:rsidR="00547677" w:rsidRPr="007221B8" w:rsidRDefault="00547677" w:rsidP="004E71F2">
            <w:pPr>
              <w:widowControl w:val="0"/>
              <w:rPr>
                <w:rFonts w:ascii="Arial Narrow" w:hAnsi="Arial Narrow"/>
              </w:rPr>
            </w:pPr>
            <w:r w:rsidRPr="007221B8">
              <w:rPr>
                <w:rFonts w:ascii="Arial Narrow" w:hAnsi="Arial Narrow"/>
              </w:rPr>
              <w:t>Komercialni skrbnik</w:t>
            </w:r>
            <w:r w:rsidR="004E71F2" w:rsidRPr="007221B8">
              <w:rPr>
                <w:rFonts w:ascii="Arial Narrow" w:hAnsi="Arial Narrow"/>
              </w:rPr>
              <w:t xml:space="preserve">: </w:t>
            </w:r>
          </w:p>
          <w:p w14:paraId="2B6FE44A" w14:textId="77777777" w:rsidR="004E71F2" w:rsidRPr="007221B8" w:rsidRDefault="004E71F2" w:rsidP="004E71F2">
            <w:pPr>
              <w:widowControl w:val="0"/>
              <w:rPr>
                <w:rFonts w:ascii="Arial Narrow" w:hAnsi="Arial Narrow"/>
              </w:rPr>
            </w:pPr>
            <w:r w:rsidRPr="007221B8">
              <w:rPr>
                <w:rFonts w:ascii="Arial Narrow" w:hAnsi="Arial Narrow"/>
              </w:rPr>
              <w:t>Špela Pipan</w:t>
            </w:r>
          </w:p>
          <w:p w14:paraId="7E95C0D2" w14:textId="77777777" w:rsidR="004E71F2" w:rsidRPr="007221B8" w:rsidRDefault="004E71F2" w:rsidP="004E71F2">
            <w:pPr>
              <w:widowControl w:val="0"/>
              <w:rPr>
                <w:rFonts w:ascii="Arial Narrow" w:hAnsi="Arial Narrow"/>
              </w:rPr>
            </w:pPr>
            <w:r w:rsidRPr="007221B8">
              <w:rPr>
                <w:rFonts w:ascii="Arial Narrow" w:hAnsi="Arial Narrow"/>
              </w:rPr>
              <w:t>Tel. št.: 01 522 11 26</w:t>
            </w:r>
          </w:p>
          <w:p w14:paraId="5213459A" w14:textId="77777777" w:rsidR="004E71F2" w:rsidRPr="007221B8" w:rsidRDefault="004E71F2" w:rsidP="004E71F2">
            <w:pPr>
              <w:widowControl w:val="0"/>
              <w:rPr>
                <w:rFonts w:ascii="Arial Narrow" w:hAnsi="Arial Narrow"/>
              </w:rPr>
            </w:pPr>
            <w:r w:rsidRPr="007221B8">
              <w:rPr>
                <w:rFonts w:ascii="Arial Narrow" w:hAnsi="Arial Narrow"/>
              </w:rPr>
              <w:t xml:space="preserve">E-pošta: </w:t>
            </w:r>
            <w:hyperlink r:id="rId15" w:history="1">
              <w:r w:rsidR="00547677" w:rsidRPr="007221B8">
                <w:rPr>
                  <w:rStyle w:val="Hiperpovezava"/>
                  <w:rFonts w:ascii="Arial Narrow" w:hAnsi="Arial Narrow"/>
                </w:rPr>
                <w:t>spela.pipan@kclj.si</w:t>
              </w:r>
            </w:hyperlink>
          </w:p>
          <w:p w14:paraId="486214F7" w14:textId="77777777" w:rsidR="00547677" w:rsidRPr="007221B8" w:rsidRDefault="00547677" w:rsidP="004E71F2">
            <w:pPr>
              <w:widowControl w:val="0"/>
              <w:rPr>
                <w:rFonts w:ascii="Arial Narrow" w:hAnsi="Arial Narrow"/>
              </w:rPr>
            </w:pPr>
          </w:p>
          <w:p w14:paraId="75CB1068" w14:textId="77777777" w:rsidR="00547677" w:rsidRPr="007221B8" w:rsidRDefault="00547677" w:rsidP="004E71F2">
            <w:pPr>
              <w:widowControl w:val="0"/>
              <w:rPr>
                <w:rFonts w:ascii="Arial Narrow" w:hAnsi="Arial Narrow"/>
              </w:rPr>
            </w:pPr>
            <w:r w:rsidRPr="007221B8">
              <w:rPr>
                <w:rFonts w:ascii="Arial Narrow" w:hAnsi="Arial Narrow"/>
              </w:rPr>
              <w:t xml:space="preserve">Strokovni skrbnik: </w:t>
            </w:r>
          </w:p>
          <w:p w14:paraId="0A416D55" w14:textId="77777777" w:rsidR="00547677" w:rsidRPr="007221B8" w:rsidRDefault="00547677" w:rsidP="004E71F2">
            <w:pPr>
              <w:widowControl w:val="0"/>
              <w:rPr>
                <w:rFonts w:ascii="Arial Narrow" w:hAnsi="Arial Narrow"/>
              </w:rPr>
            </w:pPr>
            <w:r w:rsidRPr="007221B8">
              <w:rPr>
                <w:rFonts w:ascii="Arial Narrow" w:hAnsi="Arial Narrow"/>
              </w:rPr>
              <w:t>______________</w:t>
            </w:r>
          </w:p>
          <w:p w14:paraId="0B0BF9A0" w14:textId="77777777" w:rsidR="00547677" w:rsidRPr="007221B8" w:rsidRDefault="00547677" w:rsidP="004E71F2">
            <w:pPr>
              <w:widowControl w:val="0"/>
              <w:rPr>
                <w:rFonts w:ascii="Arial Narrow" w:hAnsi="Arial Narrow"/>
              </w:rPr>
            </w:pPr>
            <w:r w:rsidRPr="007221B8">
              <w:rPr>
                <w:rFonts w:ascii="Arial Narrow" w:hAnsi="Arial Narrow"/>
              </w:rPr>
              <w:t xml:space="preserve">Tel. št.: </w:t>
            </w:r>
          </w:p>
          <w:p w14:paraId="657414E3" w14:textId="77777777" w:rsidR="00547677" w:rsidRPr="007221B8" w:rsidRDefault="00547677" w:rsidP="004E71F2">
            <w:pPr>
              <w:widowControl w:val="0"/>
              <w:rPr>
                <w:rFonts w:ascii="Arial Narrow" w:hAnsi="Arial Narrow"/>
              </w:rPr>
            </w:pPr>
            <w:r w:rsidRPr="007221B8">
              <w:rPr>
                <w:rFonts w:ascii="Arial Narrow" w:hAnsi="Arial Narrow"/>
              </w:rPr>
              <w:t>E-pošta:</w:t>
            </w:r>
          </w:p>
        </w:tc>
        <w:tc>
          <w:tcPr>
            <w:tcW w:w="3639" w:type="dxa"/>
            <w:tcBorders>
              <w:bottom w:val="single" w:sz="4" w:space="0" w:color="auto"/>
            </w:tcBorders>
            <w:shd w:val="clear" w:color="auto" w:fill="auto"/>
            <w:vAlign w:val="center"/>
          </w:tcPr>
          <w:p w14:paraId="31523749" w14:textId="77777777" w:rsidR="004E71F2" w:rsidRPr="007221B8" w:rsidRDefault="004E71F2" w:rsidP="004E71F2">
            <w:pPr>
              <w:widowControl w:val="0"/>
              <w:rPr>
                <w:rFonts w:ascii="Arial Narrow" w:hAnsi="Arial Narrow"/>
              </w:rPr>
            </w:pPr>
            <w:r w:rsidRPr="007221B8">
              <w:rPr>
                <w:rFonts w:ascii="Arial Narrow" w:hAnsi="Arial Narrow"/>
              </w:rPr>
              <w:lastRenderedPageBreak/>
              <w:t>Ime in priimek:</w:t>
            </w:r>
          </w:p>
          <w:p w14:paraId="3A1FB7CC" w14:textId="77777777" w:rsidR="004E71F2" w:rsidRPr="007221B8" w:rsidRDefault="004E71F2" w:rsidP="004E71F2">
            <w:pPr>
              <w:widowControl w:val="0"/>
              <w:rPr>
                <w:rFonts w:ascii="Arial Narrow" w:hAnsi="Arial Narrow"/>
              </w:rPr>
            </w:pPr>
            <w:r w:rsidRPr="007221B8">
              <w:rPr>
                <w:rFonts w:ascii="Arial Narrow" w:hAnsi="Arial Narrow"/>
              </w:rPr>
              <w:t>Tel. št.:</w:t>
            </w:r>
          </w:p>
          <w:p w14:paraId="6DDAE380" w14:textId="77777777" w:rsidR="004E71F2" w:rsidRPr="007221B8" w:rsidRDefault="004E71F2" w:rsidP="004E71F2">
            <w:pPr>
              <w:widowControl w:val="0"/>
              <w:rPr>
                <w:rFonts w:ascii="Arial Narrow" w:hAnsi="Arial Narrow"/>
              </w:rPr>
            </w:pPr>
            <w:r w:rsidRPr="007221B8">
              <w:rPr>
                <w:rFonts w:ascii="Arial Narrow" w:hAnsi="Arial Narrow"/>
              </w:rPr>
              <w:t>E-pošta:</w:t>
            </w:r>
          </w:p>
        </w:tc>
      </w:tr>
      <w:tr w:rsidR="004E71F2" w:rsidRPr="007221B8" w14:paraId="4DC1492D" w14:textId="77777777" w:rsidTr="00C72318">
        <w:trPr>
          <w:trHeight w:val="20"/>
          <w:jc w:val="center"/>
        </w:trPr>
        <w:tc>
          <w:tcPr>
            <w:tcW w:w="2426" w:type="dxa"/>
            <w:vMerge/>
            <w:shd w:val="clear" w:color="auto" w:fill="auto"/>
            <w:vAlign w:val="center"/>
          </w:tcPr>
          <w:p w14:paraId="70DB41B2" w14:textId="77777777" w:rsidR="004E71F2" w:rsidRPr="007221B8" w:rsidRDefault="004E71F2" w:rsidP="004E71F2">
            <w:pPr>
              <w:widowControl w:val="0"/>
              <w:rPr>
                <w:rFonts w:ascii="Arial Narrow" w:hAnsi="Arial Narrow"/>
                <w:b/>
              </w:rPr>
            </w:pPr>
          </w:p>
        </w:tc>
        <w:tc>
          <w:tcPr>
            <w:tcW w:w="7278" w:type="dxa"/>
            <w:gridSpan w:val="2"/>
            <w:tcBorders>
              <w:bottom w:val="single" w:sz="4" w:space="0" w:color="auto"/>
            </w:tcBorders>
            <w:shd w:val="clear" w:color="auto" w:fill="auto"/>
            <w:vAlign w:val="center"/>
          </w:tcPr>
          <w:p w14:paraId="26742D06" w14:textId="77777777" w:rsidR="004E71F2" w:rsidRPr="007221B8" w:rsidRDefault="004E71F2" w:rsidP="004E71F2">
            <w:pPr>
              <w:widowControl w:val="0"/>
              <w:spacing w:after="120"/>
              <w:jc w:val="both"/>
              <w:rPr>
                <w:rFonts w:ascii="Arial Narrow" w:hAnsi="Arial Narrow"/>
              </w:rPr>
            </w:pPr>
            <w:r w:rsidRPr="007221B8">
              <w:rPr>
                <w:rFonts w:ascii="Arial Narrow" w:hAnsi="Arial Narrow"/>
              </w:rPr>
              <w:t xml:space="preserve">V kolikor izvajalec določenega naročenega </w:t>
            </w:r>
            <w:r w:rsidR="00911100" w:rsidRPr="007221B8">
              <w:rPr>
                <w:rFonts w:ascii="Arial Narrow" w:hAnsi="Arial Narrow"/>
              </w:rPr>
              <w:t xml:space="preserve">blaga, glede katerega ima z naročnikom sklenjen posamični okvirni sporazum oziroma pogodbo </w:t>
            </w:r>
            <w:r w:rsidRPr="007221B8">
              <w:rPr>
                <w:rFonts w:ascii="Arial Narrow" w:hAnsi="Arial Narrow"/>
              </w:rPr>
              <w:t xml:space="preserve">trenutno nima na zalogi ali pa se je </w:t>
            </w:r>
            <w:r w:rsidR="00911100" w:rsidRPr="007221B8">
              <w:rPr>
                <w:rFonts w:ascii="Arial Narrow" w:hAnsi="Arial Narrow"/>
              </w:rPr>
              <w:t xml:space="preserve">tako blago </w:t>
            </w:r>
            <w:r w:rsidRPr="007221B8">
              <w:rPr>
                <w:rFonts w:ascii="Arial Narrow" w:hAnsi="Arial Narrow"/>
              </w:rPr>
              <w:t>nehal</w:t>
            </w:r>
            <w:r w:rsidR="00911100" w:rsidRPr="007221B8">
              <w:rPr>
                <w:rFonts w:ascii="Arial Narrow" w:hAnsi="Arial Narrow"/>
              </w:rPr>
              <w:t>o</w:t>
            </w:r>
            <w:r w:rsidRPr="007221B8">
              <w:rPr>
                <w:rFonts w:ascii="Arial Narrow" w:hAnsi="Arial Narrow"/>
              </w:rPr>
              <w:t xml:space="preserve"> proizvajati, mora izvajalec naročniku ponuditi </w:t>
            </w:r>
            <w:r w:rsidR="00911100" w:rsidRPr="007221B8">
              <w:rPr>
                <w:rFonts w:ascii="Arial Narrow" w:hAnsi="Arial Narrow"/>
              </w:rPr>
              <w:t>ustrezno nadomestno blago</w:t>
            </w:r>
            <w:r w:rsidRPr="007221B8">
              <w:rPr>
                <w:rFonts w:ascii="Arial Narrow" w:hAnsi="Arial Narrow"/>
              </w:rPr>
              <w:t xml:space="preserve">. </w:t>
            </w:r>
          </w:p>
          <w:p w14:paraId="51EFF8A6" w14:textId="77777777" w:rsidR="004E71F2" w:rsidRPr="007221B8" w:rsidRDefault="004E71F2" w:rsidP="004E71F2">
            <w:pPr>
              <w:widowControl w:val="0"/>
              <w:spacing w:after="120"/>
              <w:jc w:val="both"/>
              <w:rPr>
                <w:rFonts w:ascii="Arial Narrow" w:hAnsi="Arial Narrow"/>
              </w:rPr>
            </w:pPr>
            <w:r w:rsidRPr="007221B8">
              <w:rPr>
                <w:rFonts w:ascii="Arial Narrow" w:hAnsi="Arial Narrow"/>
              </w:rPr>
              <w:t>Prav tako mora izvajalec naročniku ponuditi nadomestn</w:t>
            </w:r>
            <w:r w:rsidR="00911100" w:rsidRPr="007221B8">
              <w:rPr>
                <w:rFonts w:ascii="Arial Narrow" w:hAnsi="Arial Narrow"/>
              </w:rPr>
              <w:t>o</w:t>
            </w:r>
            <w:r w:rsidRPr="007221B8">
              <w:rPr>
                <w:rFonts w:ascii="Arial Narrow" w:hAnsi="Arial Narrow"/>
              </w:rPr>
              <w:t xml:space="preserve"> </w:t>
            </w:r>
            <w:r w:rsidR="00911100" w:rsidRPr="007221B8">
              <w:rPr>
                <w:rFonts w:ascii="Arial Narrow" w:hAnsi="Arial Narrow"/>
              </w:rPr>
              <w:t xml:space="preserve">blago </w:t>
            </w:r>
            <w:r w:rsidRPr="007221B8">
              <w:rPr>
                <w:rFonts w:ascii="Arial Narrow" w:hAnsi="Arial Narrow"/>
              </w:rPr>
              <w:t>v primeru, ko gre za novo generacijo izbranega blaga istega proizvajalca.</w:t>
            </w:r>
          </w:p>
          <w:p w14:paraId="7E22DE5B" w14:textId="77777777" w:rsidR="004E71F2" w:rsidRPr="007221B8" w:rsidRDefault="004E71F2" w:rsidP="004E71F2">
            <w:pPr>
              <w:widowControl w:val="0"/>
              <w:spacing w:after="120"/>
              <w:jc w:val="both"/>
              <w:rPr>
                <w:rFonts w:ascii="Arial Narrow" w:hAnsi="Arial Narrow"/>
              </w:rPr>
            </w:pPr>
            <w:r w:rsidRPr="007221B8">
              <w:rPr>
                <w:rFonts w:ascii="Arial Narrow" w:hAnsi="Arial Narrow"/>
              </w:rPr>
              <w:t>Nadomestn</w:t>
            </w:r>
            <w:r w:rsidR="00911100" w:rsidRPr="007221B8">
              <w:rPr>
                <w:rFonts w:ascii="Arial Narrow" w:hAnsi="Arial Narrow"/>
              </w:rPr>
              <w:t>o</w:t>
            </w:r>
            <w:r w:rsidRPr="007221B8">
              <w:rPr>
                <w:rFonts w:ascii="Arial Narrow" w:hAnsi="Arial Narrow"/>
              </w:rPr>
              <w:t xml:space="preserve"> </w:t>
            </w:r>
            <w:r w:rsidR="00911100" w:rsidRPr="007221B8">
              <w:rPr>
                <w:rFonts w:ascii="Arial Narrow" w:hAnsi="Arial Narrow"/>
              </w:rPr>
              <w:t xml:space="preserve">blago </w:t>
            </w:r>
            <w:r w:rsidRPr="007221B8">
              <w:rPr>
                <w:rFonts w:ascii="Arial Narrow" w:hAnsi="Arial Narrow"/>
              </w:rPr>
              <w:t xml:space="preserve">mora imeti v vsakem pogledu enake ali boljše lastnosti. Naročnik mora </w:t>
            </w:r>
            <w:r w:rsidR="00911100" w:rsidRPr="007221B8">
              <w:rPr>
                <w:rFonts w:ascii="Arial Narrow" w:hAnsi="Arial Narrow"/>
              </w:rPr>
              <w:t>nadomestno blago</w:t>
            </w:r>
            <w:r w:rsidRPr="007221B8">
              <w:rPr>
                <w:rFonts w:ascii="Arial Narrow" w:hAnsi="Arial Narrow"/>
              </w:rPr>
              <w:t xml:space="preserve"> potrditi kot ustrez</w:t>
            </w:r>
            <w:r w:rsidR="00911100" w:rsidRPr="007221B8">
              <w:rPr>
                <w:rFonts w:ascii="Arial Narrow" w:hAnsi="Arial Narrow"/>
              </w:rPr>
              <w:t>no</w:t>
            </w:r>
            <w:r w:rsidRPr="007221B8">
              <w:rPr>
                <w:rFonts w:ascii="Arial Narrow" w:hAnsi="Arial Narrow"/>
              </w:rPr>
              <w:t xml:space="preserve">, za kar mora izvajalec na zahtevo naročnika predložiti brezplačen vzorec. Sprememba mora biti dokumentirana, cena nadomestnega </w:t>
            </w:r>
            <w:r w:rsidR="00911100" w:rsidRPr="007221B8">
              <w:rPr>
                <w:rFonts w:ascii="Arial Narrow" w:hAnsi="Arial Narrow"/>
              </w:rPr>
              <w:t xml:space="preserve">blaga </w:t>
            </w:r>
            <w:r w:rsidRPr="007221B8">
              <w:rPr>
                <w:rFonts w:ascii="Arial Narrow" w:hAnsi="Arial Narrow"/>
              </w:rPr>
              <w:t xml:space="preserve">pa ne sme presegati cene prvotno izbranega </w:t>
            </w:r>
            <w:r w:rsidR="00911100" w:rsidRPr="007221B8">
              <w:rPr>
                <w:rFonts w:ascii="Arial Narrow" w:hAnsi="Arial Narrow"/>
              </w:rPr>
              <w:t>blaga</w:t>
            </w:r>
            <w:r w:rsidRPr="007221B8">
              <w:rPr>
                <w:rFonts w:ascii="Arial Narrow" w:hAnsi="Arial Narrow"/>
              </w:rPr>
              <w:t xml:space="preserve">. </w:t>
            </w:r>
          </w:p>
          <w:p w14:paraId="1AB93209" w14:textId="77777777" w:rsidR="004E71F2" w:rsidRPr="007221B8" w:rsidRDefault="004E71F2" w:rsidP="004E71F2">
            <w:pPr>
              <w:widowControl w:val="0"/>
              <w:spacing w:before="120"/>
              <w:jc w:val="both"/>
              <w:rPr>
                <w:rFonts w:ascii="Arial Narrow" w:hAnsi="Arial Narrow"/>
              </w:rPr>
            </w:pPr>
            <w:r w:rsidRPr="007221B8">
              <w:rPr>
                <w:rFonts w:ascii="Arial Narrow" w:hAnsi="Arial Narrow"/>
              </w:rPr>
              <w:t xml:space="preserve">Naročnik lahko v primeru, ko izvajalec naročenega </w:t>
            </w:r>
            <w:r w:rsidR="00A439FB" w:rsidRPr="007221B8">
              <w:rPr>
                <w:rFonts w:ascii="Arial Narrow" w:hAnsi="Arial Narrow"/>
              </w:rPr>
              <w:t xml:space="preserve">blaga </w:t>
            </w:r>
            <w:r w:rsidRPr="007221B8">
              <w:rPr>
                <w:rFonts w:ascii="Arial Narrow" w:hAnsi="Arial Narrow"/>
              </w:rPr>
              <w:t>trenutno nima na zalogi ter ponujen</w:t>
            </w:r>
            <w:r w:rsidR="00A439FB" w:rsidRPr="007221B8">
              <w:rPr>
                <w:rFonts w:ascii="Arial Narrow" w:hAnsi="Arial Narrow"/>
              </w:rPr>
              <w:t>o</w:t>
            </w:r>
            <w:r w:rsidRPr="007221B8">
              <w:rPr>
                <w:rFonts w:ascii="Arial Narrow" w:hAnsi="Arial Narrow"/>
              </w:rPr>
              <w:t xml:space="preserve"> nadomestn</w:t>
            </w:r>
            <w:r w:rsidR="00A439FB" w:rsidRPr="007221B8">
              <w:rPr>
                <w:rFonts w:ascii="Arial Narrow" w:hAnsi="Arial Narrow"/>
              </w:rPr>
              <w:t>o</w:t>
            </w:r>
            <w:r w:rsidRPr="007221B8">
              <w:rPr>
                <w:rFonts w:ascii="Arial Narrow" w:hAnsi="Arial Narrow"/>
              </w:rPr>
              <w:t xml:space="preserve"> </w:t>
            </w:r>
            <w:r w:rsidR="00A439FB" w:rsidRPr="007221B8">
              <w:rPr>
                <w:rFonts w:ascii="Arial Narrow" w:hAnsi="Arial Narrow"/>
              </w:rPr>
              <w:t xml:space="preserve">blago </w:t>
            </w:r>
            <w:r w:rsidRPr="007221B8">
              <w:rPr>
                <w:rFonts w:ascii="Arial Narrow" w:hAnsi="Arial Narrow"/>
              </w:rPr>
              <w:t>ni ustrez</w:t>
            </w:r>
            <w:r w:rsidR="00A439FB" w:rsidRPr="007221B8">
              <w:rPr>
                <w:rFonts w:ascii="Arial Narrow" w:hAnsi="Arial Narrow"/>
              </w:rPr>
              <w:t>no</w:t>
            </w:r>
            <w:r w:rsidRPr="007221B8">
              <w:rPr>
                <w:rFonts w:ascii="Arial Narrow" w:hAnsi="Arial Narrow"/>
              </w:rPr>
              <w:t>, na stroške izvajalca naročen</w:t>
            </w:r>
            <w:r w:rsidR="00A439FB" w:rsidRPr="007221B8">
              <w:rPr>
                <w:rFonts w:ascii="Arial Narrow" w:hAnsi="Arial Narrow"/>
              </w:rPr>
              <w:t>o</w:t>
            </w:r>
            <w:r w:rsidRPr="007221B8">
              <w:rPr>
                <w:rFonts w:ascii="Arial Narrow" w:hAnsi="Arial Narrow"/>
              </w:rPr>
              <w:t xml:space="preserve"> </w:t>
            </w:r>
            <w:r w:rsidR="00A439FB" w:rsidRPr="007221B8">
              <w:rPr>
                <w:rFonts w:ascii="Arial Narrow" w:hAnsi="Arial Narrow"/>
              </w:rPr>
              <w:t xml:space="preserve">blago </w:t>
            </w:r>
            <w:r w:rsidRPr="007221B8">
              <w:rPr>
                <w:rFonts w:ascii="Arial Narrow" w:hAnsi="Arial Narrow"/>
              </w:rPr>
              <w:t xml:space="preserve">kupi pri naslednjem najugodnejšem ponudniku, ki je v </w:t>
            </w:r>
            <w:r w:rsidR="00A439FB" w:rsidRPr="007221B8">
              <w:rPr>
                <w:rFonts w:ascii="Arial Narrow" w:hAnsi="Arial Narrow"/>
              </w:rPr>
              <w:t xml:space="preserve">fazi posameznega </w:t>
            </w:r>
            <w:r w:rsidRPr="007221B8">
              <w:rPr>
                <w:rFonts w:ascii="Arial Narrow" w:hAnsi="Arial Narrow"/>
              </w:rPr>
              <w:t xml:space="preserve">povpraševanju ponudil </w:t>
            </w:r>
            <w:r w:rsidR="00A439FB" w:rsidRPr="007221B8">
              <w:rPr>
                <w:rFonts w:ascii="Arial Narrow" w:hAnsi="Arial Narrow"/>
              </w:rPr>
              <w:t xml:space="preserve">ustrezno blago </w:t>
            </w:r>
            <w:r w:rsidRPr="007221B8">
              <w:rPr>
                <w:rFonts w:ascii="Arial Narrow" w:hAnsi="Arial Narrow"/>
              </w:rPr>
              <w:t xml:space="preserve">ali ga kupi </w:t>
            </w:r>
            <w:r w:rsidR="00A439FB" w:rsidRPr="007221B8">
              <w:rPr>
                <w:rFonts w:ascii="Arial Narrow" w:hAnsi="Arial Narrow"/>
              </w:rPr>
              <w:t xml:space="preserve">drugje </w:t>
            </w:r>
            <w:r w:rsidRPr="007221B8">
              <w:rPr>
                <w:rFonts w:ascii="Arial Narrow" w:hAnsi="Arial Narrow"/>
              </w:rPr>
              <w:t>na trgu.</w:t>
            </w:r>
          </w:p>
        </w:tc>
      </w:tr>
    </w:tbl>
    <w:p w14:paraId="0B212F3F" w14:textId="77777777" w:rsidR="004E71F2" w:rsidRPr="007221B8" w:rsidRDefault="004E71F2" w:rsidP="004E71F2">
      <w:pPr>
        <w:widowControl w:val="0"/>
        <w:rPr>
          <w:rFonts w:ascii="Arial Narrow" w:hAnsi="Arial Narrow"/>
          <w:b/>
          <w:highlight w:val="lightGray"/>
        </w:rPr>
      </w:pPr>
    </w:p>
    <w:p w14:paraId="131E4CF2" w14:textId="77777777" w:rsidR="004E71F2" w:rsidRPr="007221B8" w:rsidRDefault="004E71F2" w:rsidP="004E71F2">
      <w:pPr>
        <w:widowControl w:val="0"/>
        <w:ind w:left="142"/>
        <w:rPr>
          <w:rFonts w:ascii="Arial Narrow" w:hAnsi="Arial Narrow"/>
          <w:b/>
        </w:rPr>
      </w:pPr>
      <w:r w:rsidRPr="007221B8">
        <w:rPr>
          <w:rFonts w:ascii="Arial Narrow" w:hAnsi="Arial Narrow"/>
          <w:b/>
        </w:rPr>
        <w:t>KONTAKTNI PODATKI ZA IZVAJANJE II. FAZE POVPRAŠEVANJA</w:t>
      </w:r>
    </w:p>
    <w:p w14:paraId="0C7A9737" w14:textId="77777777" w:rsidR="004E71F2" w:rsidRPr="007221B8" w:rsidRDefault="00A439FB" w:rsidP="004E71F2">
      <w:pPr>
        <w:widowControl w:val="0"/>
        <w:spacing w:after="120"/>
        <w:ind w:left="142"/>
        <w:jc w:val="both"/>
        <w:rPr>
          <w:rFonts w:ascii="Arial Narrow" w:hAnsi="Arial Narrow"/>
          <w:i/>
          <w:iCs/>
        </w:rPr>
      </w:pPr>
      <w:r w:rsidRPr="007221B8">
        <w:rPr>
          <w:rFonts w:ascii="Arial Narrow" w:hAnsi="Arial Narrow"/>
          <w:i/>
          <w:iCs/>
        </w:rPr>
        <w:t xml:space="preserve">Dobavitelj </w:t>
      </w:r>
      <w:r w:rsidR="004E71F2" w:rsidRPr="007221B8">
        <w:rPr>
          <w:rFonts w:ascii="Arial Narrow" w:hAnsi="Arial Narrow"/>
          <w:i/>
          <w:iCs/>
        </w:rPr>
        <w:t>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E71F2" w:rsidRPr="007221B8" w14:paraId="2B5836E5" w14:textId="77777777" w:rsidTr="00C72318">
        <w:trPr>
          <w:trHeight w:val="20"/>
          <w:jc w:val="center"/>
        </w:trPr>
        <w:tc>
          <w:tcPr>
            <w:tcW w:w="3964" w:type="dxa"/>
            <w:shd w:val="clear" w:color="auto" w:fill="auto"/>
            <w:vAlign w:val="center"/>
          </w:tcPr>
          <w:p w14:paraId="5607CE67" w14:textId="77777777" w:rsidR="004E71F2" w:rsidRPr="007221B8" w:rsidRDefault="004E71F2" w:rsidP="004E71F2">
            <w:pPr>
              <w:widowControl w:val="0"/>
              <w:rPr>
                <w:rFonts w:ascii="Arial Narrow" w:hAnsi="Arial Narrow"/>
                <w:b/>
              </w:rPr>
            </w:pPr>
            <w:r w:rsidRPr="007221B8">
              <w:rPr>
                <w:rFonts w:ascii="Arial Narrow" w:hAnsi="Arial Narrow"/>
                <w:b/>
              </w:rPr>
              <w:t>Ime in priimek:</w:t>
            </w:r>
          </w:p>
        </w:tc>
        <w:tc>
          <w:tcPr>
            <w:tcW w:w="5740" w:type="dxa"/>
            <w:tcBorders>
              <w:bottom w:val="single" w:sz="4" w:space="0" w:color="auto"/>
            </w:tcBorders>
            <w:shd w:val="clear" w:color="auto" w:fill="auto"/>
            <w:vAlign w:val="center"/>
          </w:tcPr>
          <w:p w14:paraId="048632D1" w14:textId="77777777" w:rsidR="004E71F2" w:rsidRPr="007221B8" w:rsidRDefault="004E71F2" w:rsidP="004E71F2">
            <w:pPr>
              <w:widowControl w:val="0"/>
              <w:rPr>
                <w:rFonts w:ascii="Arial Narrow" w:hAnsi="Arial Narrow"/>
              </w:rPr>
            </w:pPr>
          </w:p>
        </w:tc>
      </w:tr>
      <w:tr w:rsidR="004E71F2" w:rsidRPr="007221B8" w14:paraId="43A2F4F7" w14:textId="77777777" w:rsidTr="00C72318">
        <w:trPr>
          <w:trHeight w:val="20"/>
          <w:jc w:val="center"/>
        </w:trPr>
        <w:tc>
          <w:tcPr>
            <w:tcW w:w="3964" w:type="dxa"/>
            <w:shd w:val="clear" w:color="auto" w:fill="auto"/>
            <w:vAlign w:val="center"/>
          </w:tcPr>
          <w:p w14:paraId="723EC728" w14:textId="77777777" w:rsidR="004E71F2" w:rsidRPr="007221B8" w:rsidRDefault="004E71F2" w:rsidP="004E71F2">
            <w:pPr>
              <w:widowControl w:val="0"/>
              <w:rPr>
                <w:rFonts w:ascii="Arial Narrow" w:hAnsi="Arial Narrow"/>
                <w:b/>
              </w:rPr>
            </w:pPr>
            <w:r w:rsidRPr="007221B8">
              <w:rPr>
                <w:rFonts w:ascii="Arial Narrow" w:hAnsi="Arial Narrow"/>
                <w:b/>
              </w:rPr>
              <w:t xml:space="preserve">GSM tel. št. (zaradi dvostopenjske </w:t>
            </w:r>
            <w:proofErr w:type="spellStart"/>
            <w:r w:rsidRPr="007221B8">
              <w:rPr>
                <w:rFonts w:ascii="Arial Narrow" w:hAnsi="Arial Narrow"/>
                <w:b/>
              </w:rPr>
              <w:t>avtentifikacije</w:t>
            </w:r>
            <w:proofErr w:type="spellEnd"/>
            <w:r w:rsidRPr="007221B8">
              <w:rPr>
                <w:rFonts w:ascii="Arial Narrow" w:hAnsi="Arial Narrow"/>
                <w:b/>
              </w:rPr>
              <w:t>):</w:t>
            </w:r>
          </w:p>
        </w:tc>
        <w:tc>
          <w:tcPr>
            <w:tcW w:w="5740" w:type="dxa"/>
            <w:tcBorders>
              <w:bottom w:val="single" w:sz="4" w:space="0" w:color="auto"/>
            </w:tcBorders>
            <w:shd w:val="clear" w:color="auto" w:fill="auto"/>
            <w:vAlign w:val="center"/>
          </w:tcPr>
          <w:p w14:paraId="6D6B2CCF" w14:textId="77777777" w:rsidR="004E71F2" w:rsidRPr="007221B8" w:rsidRDefault="004E71F2" w:rsidP="004E71F2">
            <w:pPr>
              <w:widowControl w:val="0"/>
              <w:rPr>
                <w:rFonts w:ascii="Arial Narrow" w:hAnsi="Arial Narrow"/>
              </w:rPr>
            </w:pPr>
          </w:p>
        </w:tc>
      </w:tr>
      <w:tr w:rsidR="004E71F2" w:rsidRPr="007221B8" w14:paraId="482422D8" w14:textId="77777777" w:rsidTr="00C72318">
        <w:trPr>
          <w:trHeight w:val="20"/>
          <w:jc w:val="center"/>
        </w:trPr>
        <w:tc>
          <w:tcPr>
            <w:tcW w:w="3964" w:type="dxa"/>
            <w:shd w:val="clear" w:color="auto" w:fill="auto"/>
            <w:vAlign w:val="center"/>
          </w:tcPr>
          <w:p w14:paraId="5D9C73A2" w14:textId="77777777" w:rsidR="004E71F2" w:rsidRPr="007221B8" w:rsidRDefault="004E71F2" w:rsidP="004E71F2">
            <w:pPr>
              <w:widowControl w:val="0"/>
              <w:rPr>
                <w:rFonts w:ascii="Arial Narrow" w:hAnsi="Arial Narrow"/>
                <w:b/>
              </w:rPr>
            </w:pPr>
            <w:r w:rsidRPr="007221B8">
              <w:rPr>
                <w:rFonts w:ascii="Arial Narrow" w:hAnsi="Arial Narrow"/>
                <w:b/>
              </w:rPr>
              <w:t>E-pošta:</w:t>
            </w:r>
          </w:p>
        </w:tc>
        <w:tc>
          <w:tcPr>
            <w:tcW w:w="5740" w:type="dxa"/>
            <w:tcBorders>
              <w:bottom w:val="single" w:sz="4" w:space="0" w:color="auto"/>
            </w:tcBorders>
            <w:shd w:val="clear" w:color="auto" w:fill="auto"/>
            <w:vAlign w:val="center"/>
          </w:tcPr>
          <w:p w14:paraId="560CE7C4" w14:textId="77777777" w:rsidR="004E71F2" w:rsidRPr="007221B8" w:rsidRDefault="004E71F2" w:rsidP="004E71F2">
            <w:pPr>
              <w:widowControl w:val="0"/>
              <w:rPr>
                <w:rFonts w:ascii="Arial Narrow" w:hAnsi="Arial Narrow"/>
              </w:rPr>
            </w:pPr>
          </w:p>
        </w:tc>
      </w:tr>
    </w:tbl>
    <w:p w14:paraId="2D598DBD" w14:textId="77777777" w:rsidR="004E71F2" w:rsidRPr="007221B8" w:rsidRDefault="004E71F2" w:rsidP="004E71F2">
      <w:pPr>
        <w:widowControl w:val="0"/>
        <w:spacing w:after="120"/>
        <w:ind w:left="142"/>
        <w:jc w:val="both"/>
        <w:rPr>
          <w:rFonts w:ascii="Arial Narrow" w:hAnsi="Arial Narrow"/>
        </w:rPr>
      </w:pPr>
    </w:p>
    <w:p w14:paraId="5F9F5A42"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7F568491"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IZVEDBENI POGOJI ODPIRANJA KONKURENCE V DRUGI – POGODBENI FAZI</w:t>
      </w:r>
    </w:p>
    <w:p w14:paraId="3528B2C6" w14:textId="77777777" w:rsidR="004E71F2" w:rsidRPr="007221B8" w:rsidRDefault="004E71F2" w:rsidP="00057EC3">
      <w:pPr>
        <w:widowControl w:val="0"/>
        <w:numPr>
          <w:ilvl w:val="2"/>
          <w:numId w:val="14"/>
        </w:numPr>
        <w:spacing w:after="120"/>
        <w:jc w:val="both"/>
        <w:rPr>
          <w:rFonts w:ascii="Arial Narrow" w:hAnsi="Arial Narrow"/>
        </w:rPr>
      </w:pPr>
      <w:r w:rsidRPr="007221B8">
        <w:rPr>
          <w:rFonts w:ascii="Arial Narrow" w:hAnsi="Arial Narrow"/>
        </w:rPr>
        <w:t xml:space="preserve">Naročnik na podlagi okvirnega sporazuma odpira konkurenco za dobave v določenem  časovnem obdobju, ki ga predvidi ob posameznem povpraševanju </w:t>
      </w:r>
      <w:r w:rsidR="007C1135" w:rsidRPr="007221B8">
        <w:rPr>
          <w:rFonts w:ascii="Arial Narrow" w:hAnsi="Arial Narrow"/>
        </w:rPr>
        <w:t>(sukces</w:t>
      </w:r>
      <w:r w:rsidR="00720042" w:rsidRPr="007221B8">
        <w:rPr>
          <w:rFonts w:ascii="Arial Narrow" w:hAnsi="Arial Narrow"/>
        </w:rPr>
        <w:t xml:space="preserve">ivno glede na potrebe naročnika) </w:t>
      </w:r>
      <w:r w:rsidRPr="007221B8">
        <w:rPr>
          <w:rFonts w:ascii="Arial Narrow" w:hAnsi="Arial Narrow"/>
        </w:rPr>
        <w:t xml:space="preserve">ali za enkratno dobavo. </w:t>
      </w:r>
      <w:r w:rsidR="00720042" w:rsidRPr="007221B8">
        <w:rPr>
          <w:rFonts w:ascii="Arial Narrow" w:hAnsi="Arial Narrow"/>
        </w:rPr>
        <w:t xml:space="preserve">Naročnik na podlagi </w:t>
      </w:r>
      <w:r w:rsidR="00006F38" w:rsidRPr="007221B8">
        <w:rPr>
          <w:rFonts w:ascii="Arial Narrow" w:hAnsi="Arial Narrow"/>
        </w:rPr>
        <w:t xml:space="preserve">tako </w:t>
      </w:r>
      <w:r w:rsidR="00720042" w:rsidRPr="007221B8">
        <w:rPr>
          <w:rFonts w:ascii="Arial Narrow" w:hAnsi="Arial Narrow"/>
        </w:rPr>
        <w:t xml:space="preserve">pridobljenih ponudb v </w:t>
      </w:r>
      <w:r w:rsidR="00006F38" w:rsidRPr="007221B8">
        <w:rPr>
          <w:rFonts w:ascii="Arial Narrow" w:hAnsi="Arial Narrow"/>
        </w:rPr>
        <w:t>okviru posameznega povpraševanja v obdobju, vsakokrat opredeljenem v posameznem povpraševanju</w:t>
      </w:r>
      <w:r w:rsidR="00720042" w:rsidRPr="007221B8">
        <w:rPr>
          <w:rFonts w:ascii="Arial Narrow" w:hAnsi="Arial Narrow"/>
        </w:rPr>
        <w:t xml:space="preserve"> oz. do izvedenega ponovnega povpraševanja blago naroča pri </w:t>
      </w:r>
      <w:r w:rsidR="00006F38" w:rsidRPr="007221B8">
        <w:rPr>
          <w:rFonts w:ascii="Arial Narrow" w:hAnsi="Arial Narrow"/>
        </w:rPr>
        <w:t>stranki okvirnega sporazuma</w:t>
      </w:r>
      <w:r w:rsidR="00720042" w:rsidRPr="007221B8">
        <w:rPr>
          <w:rFonts w:ascii="Arial Narrow" w:hAnsi="Arial Narrow"/>
        </w:rPr>
        <w:t xml:space="preserve">, ki odda </w:t>
      </w:r>
      <w:r w:rsidR="00006F38" w:rsidRPr="007221B8">
        <w:rPr>
          <w:rFonts w:ascii="Arial Narrow" w:hAnsi="Arial Narrow"/>
        </w:rPr>
        <w:t xml:space="preserve">najugodnejšo </w:t>
      </w:r>
      <w:r w:rsidR="00720042" w:rsidRPr="007221B8">
        <w:rPr>
          <w:rFonts w:ascii="Arial Narrow" w:hAnsi="Arial Narrow"/>
        </w:rPr>
        <w:t>dopustno ponudbo glede na merila</w:t>
      </w:r>
      <w:r w:rsidR="00006F38" w:rsidRPr="007221B8">
        <w:rPr>
          <w:rFonts w:ascii="Arial Narrow" w:hAnsi="Arial Narrow"/>
        </w:rPr>
        <w:t>,</w:t>
      </w:r>
      <w:r w:rsidR="00720042" w:rsidRPr="007221B8">
        <w:rPr>
          <w:rFonts w:ascii="Arial Narrow" w:hAnsi="Arial Narrow"/>
        </w:rPr>
        <w:t xml:space="preserve"> navedena v tem okvirnem sporazumu oz. merila navedena v povpraševanju.</w:t>
      </w:r>
    </w:p>
    <w:p w14:paraId="755F38C2" w14:textId="77777777" w:rsidR="004E71F2" w:rsidRPr="007221B8" w:rsidRDefault="004E71F2" w:rsidP="00057EC3">
      <w:pPr>
        <w:widowControl w:val="0"/>
        <w:numPr>
          <w:ilvl w:val="2"/>
          <w:numId w:val="14"/>
        </w:numPr>
        <w:spacing w:after="120"/>
        <w:jc w:val="both"/>
        <w:rPr>
          <w:rFonts w:ascii="Arial Narrow" w:hAnsi="Arial Narrow"/>
        </w:rPr>
      </w:pPr>
      <w:r w:rsidRPr="007221B8">
        <w:rPr>
          <w:rFonts w:ascii="Arial Narrow" w:hAnsi="Arial Narrow"/>
        </w:rPr>
        <w:t xml:space="preserve">Naročnik lahko v upravičenih okoliščinah ponovno odpiranje konkurence v drugi fazi izvede tudi pred </w:t>
      </w:r>
      <w:r w:rsidRPr="007221B8">
        <w:rPr>
          <w:rFonts w:ascii="Arial Narrow" w:hAnsi="Arial Narrow"/>
        </w:rPr>
        <w:lastRenderedPageBreak/>
        <w:t>iztekom obdobja povpraševanja, za katerega je izvedel prejšnje povpraševanje. V takem primeru razloge za predčasno ponovno odpiranje konkurence navede v novem povpraševanju.</w:t>
      </w:r>
    </w:p>
    <w:p w14:paraId="61115AB8" w14:textId="77777777" w:rsidR="007221B8" w:rsidRPr="007221B8" w:rsidRDefault="004E71F2" w:rsidP="00057EC3">
      <w:pPr>
        <w:widowControl w:val="0"/>
        <w:numPr>
          <w:ilvl w:val="2"/>
          <w:numId w:val="14"/>
        </w:numPr>
        <w:spacing w:after="120"/>
        <w:jc w:val="both"/>
        <w:rPr>
          <w:rFonts w:ascii="Arial Narrow" w:hAnsi="Arial Narrow"/>
        </w:rPr>
      </w:pPr>
      <w:r w:rsidRPr="007221B8">
        <w:rPr>
          <w:rFonts w:ascii="Arial Narrow" w:hAnsi="Arial Narrow"/>
        </w:rPr>
        <w:t>V kolikor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r w:rsidR="005A3865">
        <w:rPr>
          <w:rFonts w:ascii="Arial Narrow" w:hAnsi="Arial Narrow"/>
        </w:rPr>
        <w:t>,</w:t>
      </w:r>
      <w:r w:rsidR="005A3865" w:rsidRPr="005A3865">
        <w:t xml:space="preserve"> </w:t>
      </w:r>
      <w:r w:rsidR="005A3865" w:rsidRPr="005A3865">
        <w:rPr>
          <w:rFonts w:ascii="Arial Narrow" w:hAnsi="Arial Narrow"/>
        </w:rPr>
        <w:t>kot to določa 15. člen tega okvirnega sporazuma</w:t>
      </w:r>
      <w:r w:rsidRPr="007221B8">
        <w:rPr>
          <w:rFonts w:ascii="Arial Narrow" w:hAnsi="Arial Narrow"/>
        </w:rPr>
        <w:t>.</w:t>
      </w:r>
    </w:p>
    <w:p w14:paraId="71D22294" w14:textId="77777777" w:rsidR="007221B8" w:rsidRPr="00406069" w:rsidRDefault="00006F38" w:rsidP="00057EC3">
      <w:pPr>
        <w:widowControl w:val="0"/>
        <w:numPr>
          <w:ilvl w:val="2"/>
          <w:numId w:val="14"/>
        </w:numPr>
        <w:spacing w:after="120"/>
        <w:jc w:val="both"/>
        <w:rPr>
          <w:rFonts w:ascii="Arial Narrow" w:hAnsi="Arial Narrow"/>
        </w:rPr>
      </w:pPr>
      <w:r w:rsidRPr="007221B8">
        <w:rPr>
          <w:rFonts w:ascii="Arial Narrow" w:hAnsi="Arial Narrow"/>
        </w:rPr>
        <w:t xml:space="preserve">Stranke okvirnega sporazuma </w:t>
      </w:r>
      <w:r w:rsidR="004E71F2" w:rsidRPr="007221B8">
        <w:rPr>
          <w:rFonts w:ascii="Arial Narrow" w:hAnsi="Arial Narrow"/>
        </w:rPr>
        <w:t xml:space="preserve">morajo v vsaki drugi (pogodbeni) fazi ponuditi blago v skladu z naročnikovimi zahtevami ter na zahtevo naročnika predložiti ustrezna dokazila (npr. tehnično dokumentacijo, certifikate, potrdila o referenčni uporabi). Prav tako naročnik </w:t>
      </w:r>
      <w:r w:rsidRPr="007221B8">
        <w:rPr>
          <w:rFonts w:ascii="Arial Narrow" w:hAnsi="Arial Narrow"/>
        </w:rPr>
        <w:t xml:space="preserve">lahko v fazi posameznega povpraševanja </w:t>
      </w:r>
      <w:r w:rsidR="004E71F2" w:rsidRPr="007221B8">
        <w:rPr>
          <w:rFonts w:ascii="Arial Narrow" w:hAnsi="Arial Narrow"/>
        </w:rPr>
        <w:t>zahteva brezplačn</w:t>
      </w:r>
      <w:r w:rsidRPr="007221B8">
        <w:rPr>
          <w:rFonts w:ascii="Arial Narrow" w:hAnsi="Arial Narrow"/>
        </w:rPr>
        <w:t>o predložitev</w:t>
      </w:r>
      <w:r w:rsidR="004E71F2" w:rsidRPr="007221B8">
        <w:rPr>
          <w:rFonts w:ascii="Arial Narrow" w:hAnsi="Arial Narrow"/>
        </w:rPr>
        <w:t xml:space="preserve"> vzorce</w:t>
      </w:r>
      <w:r w:rsidRPr="007221B8">
        <w:rPr>
          <w:rFonts w:ascii="Arial Narrow" w:hAnsi="Arial Narrow"/>
        </w:rPr>
        <w:t>v ponujenega blaga</w:t>
      </w:r>
      <w:r w:rsidR="004E71F2" w:rsidRPr="007221B8">
        <w:rPr>
          <w:rFonts w:ascii="Arial Narrow" w:hAnsi="Arial Narrow"/>
        </w:rPr>
        <w:t>.</w:t>
      </w:r>
    </w:p>
    <w:p w14:paraId="25856A86" w14:textId="77777777" w:rsidR="004E71F2" w:rsidRPr="007221B8" w:rsidRDefault="00006F38" w:rsidP="00057EC3">
      <w:pPr>
        <w:widowControl w:val="0"/>
        <w:numPr>
          <w:ilvl w:val="2"/>
          <w:numId w:val="14"/>
        </w:numPr>
        <w:spacing w:after="120"/>
        <w:jc w:val="both"/>
        <w:rPr>
          <w:rFonts w:ascii="Arial Narrow" w:hAnsi="Arial Narrow"/>
        </w:rPr>
      </w:pPr>
      <w:r w:rsidRPr="007221B8">
        <w:rPr>
          <w:rFonts w:ascii="Arial Narrow" w:hAnsi="Arial Narrow"/>
        </w:rPr>
        <w:t xml:space="preserve">Stranke okvirnega sporazuma </w:t>
      </w:r>
      <w:r w:rsidR="004E71F2" w:rsidRPr="007221B8">
        <w:rPr>
          <w:rFonts w:ascii="Arial Narrow" w:hAnsi="Arial Narrow"/>
        </w:rPr>
        <w:t>pošljejo svoje ponudbe v roku na naslov oz. na način, ki ga v povpraševanju opredeli naročnik.</w:t>
      </w:r>
    </w:p>
    <w:p w14:paraId="0A5459BE" w14:textId="77777777" w:rsidR="004E71F2" w:rsidRPr="007221B8" w:rsidRDefault="004E71F2" w:rsidP="00057EC3">
      <w:pPr>
        <w:widowControl w:val="0"/>
        <w:numPr>
          <w:ilvl w:val="2"/>
          <w:numId w:val="14"/>
        </w:numPr>
        <w:spacing w:after="120"/>
        <w:jc w:val="both"/>
        <w:rPr>
          <w:rFonts w:ascii="Arial Narrow" w:hAnsi="Arial Narrow"/>
        </w:rPr>
      </w:pPr>
      <w:r w:rsidRPr="007221B8">
        <w:rPr>
          <w:rFonts w:ascii="Arial Narrow" w:hAnsi="Arial Narrow"/>
        </w:rPr>
        <w:t>Če ni v posameznem povpraševanju drugače določeno, se ne glede na izvedeno povpraševanje</w:t>
      </w:r>
      <w:r w:rsidR="00006F38" w:rsidRPr="007221B8">
        <w:rPr>
          <w:rFonts w:ascii="Arial Narrow" w:hAnsi="Arial Narrow"/>
        </w:rPr>
        <w:t>,</w:t>
      </w:r>
      <w:r w:rsidRPr="007221B8">
        <w:rPr>
          <w:rFonts w:ascii="Arial Narrow" w:hAnsi="Arial Narrow"/>
        </w:rPr>
        <w:t xml:space="preserve"> naročnik ne zavezuje, da bo dejansko nabavil količine, po katerih povprašuje oz. da jih bo nabavil v povpraševanju navedenih količinah.</w:t>
      </w:r>
    </w:p>
    <w:p w14:paraId="6103974D" w14:textId="77777777" w:rsidR="004E71F2" w:rsidRPr="007221B8" w:rsidRDefault="00B85F8B" w:rsidP="00057EC3">
      <w:pPr>
        <w:widowControl w:val="0"/>
        <w:numPr>
          <w:ilvl w:val="2"/>
          <w:numId w:val="14"/>
        </w:numPr>
        <w:spacing w:after="120"/>
        <w:jc w:val="both"/>
        <w:rPr>
          <w:rFonts w:ascii="Arial Narrow" w:hAnsi="Arial Narrow"/>
        </w:rPr>
      </w:pPr>
      <w:r w:rsidRPr="007221B8">
        <w:rPr>
          <w:rFonts w:ascii="Arial Narrow" w:hAnsi="Arial Narrow"/>
        </w:rPr>
        <w:t xml:space="preserve"> </w:t>
      </w:r>
      <w:r w:rsidR="004E71F2" w:rsidRPr="007221B8">
        <w:rPr>
          <w:rFonts w:ascii="Arial Narrow" w:hAnsi="Arial Narrow"/>
        </w:rPr>
        <w:t>V primeru, da ponudnik od svoje ponudbe odstopi po izdani odločitvi</w:t>
      </w:r>
      <w:r w:rsidR="00006F38" w:rsidRPr="007221B8">
        <w:rPr>
          <w:rFonts w:ascii="Arial Narrow" w:hAnsi="Arial Narrow"/>
        </w:rPr>
        <w:t xml:space="preserve"> v fazi posameznega povpraševanja</w:t>
      </w:r>
      <w:r w:rsidR="004E71F2" w:rsidRPr="007221B8">
        <w:rPr>
          <w:rFonts w:ascii="Arial Narrow" w:hAnsi="Arial Narrow"/>
        </w:rPr>
        <w:t xml:space="preserve">, lahko naročnik v tem delu </w:t>
      </w:r>
      <w:r w:rsidR="00006F38" w:rsidRPr="007221B8">
        <w:rPr>
          <w:rFonts w:ascii="Arial Narrow" w:hAnsi="Arial Narrow"/>
        </w:rPr>
        <w:t xml:space="preserve">naročilo, vezano na posamezno </w:t>
      </w:r>
      <w:r w:rsidR="004E71F2" w:rsidRPr="007221B8">
        <w:rPr>
          <w:rFonts w:ascii="Arial Narrow" w:hAnsi="Arial Narrow"/>
        </w:rPr>
        <w:t>povpraševanje</w:t>
      </w:r>
      <w:r w:rsidR="00006F38" w:rsidRPr="007221B8">
        <w:rPr>
          <w:rFonts w:ascii="Arial Narrow" w:hAnsi="Arial Narrow"/>
        </w:rPr>
        <w:t>,</w:t>
      </w:r>
      <w:r w:rsidR="004E71F2" w:rsidRPr="007221B8">
        <w:rPr>
          <w:rFonts w:ascii="Arial Narrow" w:hAnsi="Arial Narrow"/>
        </w:rPr>
        <w:t xml:space="preserve"> odda naslednjemu najugodnejšemu ponudniku glede na merilo.</w:t>
      </w:r>
    </w:p>
    <w:p w14:paraId="61D05789"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4a. člen</w:t>
      </w:r>
    </w:p>
    <w:p w14:paraId="10BB188F"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ELEKTRONSKO POVPRAŠEVANJE PREKO SPLETNE APLIKACIJE</w:t>
      </w:r>
    </w:p>
    <w:p w14:paraId="74A9EE1A" w14:textId="77777777" w:rsidR="004E71F2" w:rsidRPr="00406069" w:rsidRDefault="004E71F2" w:rsidP="00057EC3">
      <w:pPr>
        <w:pStyle w:val="Odstavekseznama"/>
        <w:widowControl w:val="0"/>
        <w:numPr>
          <w:ilvl w:val="0"/>
          <w:numId w:val="39"/>
        </w:numPr>
        <w:spacing w:after="240"/>
        <w:jc w:val="both"/>
        <w:rPr>
          <w:rFonts w:ascii="Arial Narrow" w:hAnsi="Arial Narrow"/>
        </w:rPr>
      </w:pPr>
      <w:r w:rsidRPr="00406069">
        <w:rPr>
          <w:rFonts w:ascii="Arial Narrow" w:hAnsi="Arial Narrow"/>
        </w:rPr>
        <w:t>Odpiranje konkurence v drugi – pogodbeni fazi praviloma poteka v elektronski obliki preko</w:t>
      </w:r>
      <w:r w:rsidR="00006F38" w:rsidRPr="00406069">
        <w:rPr>
          <w:rFonts w:ascii="Arial Narrow" w:hAnsi="Arial Narrow"/>
        </w:rPr>
        <w:t>,</w:t>
      </w:r>
      <w:r w:rsidRPr="00406069">
        <w:rPr>
          <w:rFonts w:ascii="Arial Narrow" w:hAnsi="Arial Narrow"/>
        </w:rPr>
        <w:t xml:space="preserve"> v ta namen </w:t>
      </w:r>
      <w:r w:rsidR="00006F38" w:rsidRPr="00406069">
        <w:rPr>
          <w:rFonts w:ascii="Arial Narrow" w:hAnsi="Arial Narrow"/>
        </w:rPr>
        <w:t>vz</w:t>
      </w:r>
      <w:r w:rsidRPr="00406069">
        <w:rPr>
          <w:rFonts w:ascii="Arial Narrow" w:hAnsi="Arial Narrow"/>
        </w:rPr>
        <w:t>postavljenega</w:t>
      </w:r>
      <w:r w:rsidR="00006F38" w:rsidRPr="00406069">
        <w:rPr>
          <w:rFonts w:ascii="Arial Narrow" w:hAnsi="Arial Narrow"/>
        </w:rPr>
        <w:t>,</w:t>
      </w:r>
      <w:r w:rsidRPr="00406069">
        <w:rPr>
          <w:rFonts w:ascii="Arial Narrow" w:hAnsi="Arial Narrow"/>
        </w:rPr>
        <w:t xml:space="preserve"> informacijskega sistema (https://narocila.kclj.si/frk/podporaNarocanju ali </w:t>
      </w:r>
      <w:r w:rsidR="00006F38" w:rsidRPr="00406069">
        <w:rPr>
          <w:rFonts w:ascii="Arial Narrow" w:hAnsi="Arial Narrow"/>
        </w:rPr>
        <w:t xml:space="preserve">drug </w:t>
      </w:r>
      <w:r w:rsidRPr="00406069">
        <w:rPr>
          <w:rFonts w:ascii="Arial Narrow" w:hAnsi="Arial Narrow"/>
        </w:rPr>
        <w:t>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36205894" w14:textId="77777777" w:rsidR="004E71F2" w:rsidRPr="00A93806" w:rsidRDefault="000C0F97" w:rsidP="00057EC3">
      <w:pPr>
        <w:pStyle w:val="Odstavekseznama"/>
        <w:widowControl w:val="0"/>
        <w:numPr>
          <w:ilvl w:val="0"/>
          <w:numId w:val="39"/>
        </w:numPr>
        <w:spacing w:after="120"/>
        <w:jc w:val="both"/>
        <w:rPr>
          <w:rFonts w:ascii="Arial Narrow" w:hAnsi="Arial Narrow"/>
        </w:rPr>
      </w:pPr>
      <w:r w:rsidRPr="00406069">
        <w:rPr>
          <w:rFonts w:ascii="Arial Narrow" w:hAnsi="Arial Narrow"/>
        </w:rPr>
        <w:t xml:space="preserve">Dobavitelj sam odgovarja za redno spremljanje povpraševanj </w:t>
      </w:r>
      <w:r w:rsidR="00851970" w:rsidRPr="00406069">
        <w:rPr>
          <w:rFonts w:ascii="Arial Narrow" w:hAnsi="Arial Narrow"/>
        </w:rPr>
        <w:t>v</w:t>
      </w:r>
      <w:r w:rsidRPr="00406069">
        <w:rPr>
          <w:rFonts w:ascii="Arial Narrow" w:hAnsi="Arial Narrow"/>
        </w:rPr>
        <w:t xml:space="preserve"> elektronskem </w:t>
      </w:r>
      <w:r w:rsidR="00851970" w:rsidRPr="00406069">
        <w:rPr>
          <w:rFonts w:ascii="Arial Narrow" w:hAnsi="Arial Narrow"/>
        </w:rPr>
        <w:t>sistemu</w:t>
      </w:r>
      <w:r w:rsidRPr="00406069">
        <w:rPr>
          <w:rFonts w:ascii="Arial Narrow" w:hAnsi="Arial Narrow"/>
        </w:rPr>
        <w:t xml:space="preserve"> iz prejšnjega odstavka. Naročnik ni odgovoren za delovanje tega naslova ali druge napake v delovanju sistema dobavitelja</w:t>
      </w:r>
      <w:r w:rsidR="00851970" w:rsidRPr="00406069">
        <w:rPr>
          <w:rFonts w:ascii="Arial Narrow" w:hAnsi="Arial Narrow"/>
        </w:rPr>
        <w:t>, če je vzrok za nedelovanje oziroma napako na strani dobavitelja</w:t>
      </w:r>
      <w:r w:rsidRPr="00406069">
        <w:rPr>
          <w:rFonts w:ascii="Arial Narrow" w:hAnsi="Arial Narrow"/>
        </w:rPr>
        <w:t xml:space="preserve"> in je prost vsakršne odgovornosti iz naslova </w:t>
      </w:r>
      <w:proofErr w:type="spellStart"/>
      <w:r w:rsidRPr="00406069">
        <w:rPr>
          <w:rFonts w:ascii="Arial Narrow" w:hAnsi="Arial Narrow"/>
        </w:rPr>
        <w:t>neprejema</w:t>
      </w:r>
      <w:proofErr w:type="spellEnd"/>
      <w:r w:rsidRPr="00406069">
        <w:rPr>
          <w:rFonts w:ascii="Arial Narrow" w:hAnsi="Arial Narrow"/>
        </w:rPr>
        <w:t xml:space="preserve"> povabila </w:t>
      </w:r>
      <w:r w:rsidR="00851970" w:rsidRPr="00406069">
        <w:rPr>
          <w:rFonts w:ascii="Arial Narrow" w:hAnsi="Arial Narrow"/>
        </w:rPr>
        <w:t xml:space="preserve">za oddajo ponudbe v okviru posameznega povpraševanja </w:t>
      </w:r>
      <w:r w:rsidRPr="00406069">
        <w:rPr>
          <w:rFonts w:ascii="Arial Narrow" w:hAnsi="Arial Narrow"/>
        </w:rPr>
        <w:t xml:space="preserve">na strani dobavitelja, v kolikor je povabilo odposlal na dogovorjeni </w:t>
      </w:r>
      <w:r w:rsidR="00851970" w:rsidRPr="00406069">
        <w:rPr>
          <w:rFonts w:ascii="Arial Narrow" w:hAnsi="Arial Narrow"/>
        </w:rPr>
        <w:t xml:space="preserve">elektronski </w:t>
      </w:r>
      <w:r w:rsidRPr="00406069">
        <w:rPr>
          <w:rFonts w:ascii="Arial Narrow" w:hAnsi="Arial Narrow"/>
        </w:rPr>
        <w:t>naslov</w:t>
      </w:r>
      <w:r w:rsidR="00851970" w:rsidRPr="00406069">
        <w:rPr>
          <w:rFonts w:ascii="Arial Narrow" w:hAnsi="Arial Narrow"/>
        </w:rPr>
        <w:t xml:space="preserve">. </w:t>
      </w:r>
    </w:p>
    <w:p w14:paraId="11F2E66F"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4</w:t>
      </w:r>
      <w:r w:rsidR="00563186" w:rsidRPr="007221B8">
        <w:rPr>
          <w:rFonts w:ascii="Arial Narrow" w:hAnsi="Arial Narrow"/>
        </w:rPr>
        <w:t>b</w:t>
      </w:r>
      <w:r w:rsidRPr="007221B8">
        <w:rPr>
          <w:rFonts w:ascii="Arial Narrow" w:hAnsi="Arial Narrow"/>
        </w:rPr>
        <w:t>. člen</w:t>
      </w:r>
    </w:p>
    <w:p w14:paraId="2E7EDA6F"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ELEKTRONSKA DRAŽBA</w:t>
      </w:r>
    </w:p>
    <w:p w14:paraId="538EB14F" w14:textId="77777777" w:rsidR="004E71F2" w:rsidRPr="007221B8" w:rsidRDefault="00C0176B" w:rsidP="00057EC3">
      <w:pPr>
        <w:widowControl w:val="0"/>
        <w:numPr>
          <w:ilvl w:val="2"/>
          <w:numId w:val="13"/>
        </w:numPr>
        <w:spacing w:after="120"/>
        <w:jc w:val="both"/>
        <w:rPr>
          <w:rFonts w:ascii="Arial Narrow" w:hAnsi="Arial Narrow"/>
        </w:rPr>
      </w:pPr>
      <w:r w:rsidRPr="007221B8">
        <w:rPr>
          <w:rFonts w:ascii="Arial Narrow" w:hAnsi="Arial Narrow"/>
        </w:rPr>
        <w:t xml:space="preserve">Naročnik lahko v posamezni fazi odpiranja konkurence določi, da bo izvedena </w:t>
      </w:r>
      <w:r w:rsidR="004E71F2" w:rsidRPr="007221B8">
        <w:rPr>
          <w:rFonts w:ascii="Arial Narrow" w:hAnsi="Arial Narrow"/>
        </w:rPr>
        <w:t>elektronska dražba</w:t>
      </w:r>
      <w:r w:rsidRPr="007221B8">
        <w:rPr>
          <w:rFonts w:ascii="Arial Narrow" w:hAnsi="Arial Narrow"/>
        </w:rPr>
        <w:t>, kot to določa 50. člena Zakona o javnem naročanju (Uradni list RS, št. 91/15 s sprem., v nadaljevanju: ZJN-3)</w:t>
      </w:r>
      <w:r w:rsidR="004E71F2" w:rsidRPr="007221B8">
        <w:rPr>
          <w:rFonts w:ascii="Arial Narrow" w:hAnsi="Arial Narrow"/>
        </w:rPr>
        <w:t>.</w:t>
      </w:r>
    </w:p>
    <w:p w14:paraId="24350D80" w14:textId="77777777" w:rsidR="004E71F2" w:rsidRPr="007221B8" w:rsidRDefault="004E71F2" w:rsidP="00057EC3">
      <w:pPr>
        <w:widowControl w:val="0"/>
        <w:numPr>
          <w:ilvl w:val="2"/>
          <w:numId w:val="13"/>
        </w:numPr>
        <w:spacing w:after="120"/>
        <w:jc w:val="both"/>
        <w:rPr>
          <w:rFonts w:ascii="Arial Narrow" w:hAnsi="Arial Narrow"/>
        </w:rPr>
      </w:pPr>
      <w:r w:rsidRPr="007221B8">
        <w:rPr>
          <w:rFonts w:ascii="Arial Narrow" w:hAnsi="Arial Narrow"/>
        </w:rPr>
        <w:t xml:space="preserve">Podrobnejši potek elektronske dražbe se </w:t>
      </w:r>
      <w:r w:rsidR="00C0176B" w:rsidRPr="007221B8">
        <w:rPr>
          <w:rFonts w:ascii="Arial Narrow" w:hAnsi="Arial Narrow"/>
        </w:rPr>
        <w:t xml:space="preserve">opredeli v posameznem povpraševanju in </w:t>
      </w:r>
      <w:r w:rsidRPr="007221B8">
        <w:rPr>
          <w:rFonts w:ascii="Arial Narrow" w:hAnsi="Arial Narrow"/>
        </w:rPr>
        <w:t xml:space="preserve">uredi v sistemu elektronskih dražb, vendar mora naročnik v elektronski dražbi zagotoviti tako transparentnost postopka, ki </w:t>
      </w:r>
      <w:r w:rsidR="00C0176B" w:rsidRPr="007221B8">
        <w:rPr>
          <w:rFonts w:ascii="Arial Narrow" w:hAnsi="Arial Narrow"/>
        </w:rPr>
        <w:t>ustreza določilom ZJN-3</w:t>
      </w:r>
      <w:r w:rsidRPr="007221B8">
        <w:rPr>
          <w:rFonts w:ascii="Arial Narrow" w:hAnsi="Arial Narrow"/>
        </w:rPr>
        <w:t>.</w:t>
      </w:r>
    </w:p>
    <w:p w14:paraId="2253AD43"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14:paraId="7F2A9AEF" w14:textId="77777777" w:rsidR="004E71F2" w:rsidRPr="007221B8" w:rsidRDefault="004E71F2" w:rsidP="004E71F2">
      <w:pPr>
        <w:widowControl w:val="0"/>
        <w:jc w:val="center"/>
        <w:rPr>
          <w:rFonts w:ascii="Arial Narrow" w:hAnsi="Arial Narrow"/>
        </w:rPr>
      </w:pPr>
      <w:r w:rsidRPr="007221B8">
        <w:rPr>
          <w:rFonts w:ascii="Arial Narrow" w:hAnsi="Arial Narrow"/>
        </w:rPr>
        <w:t xml:space="preserve">MERILO ZA DODELITEV </w:t>
      </w:r>
      <w:r w:rsidR="00C0176B" w:rsidRPr="007221B8">
        <w:rPr>
          <w:rFonts w:ascii="Arial Narrow" w:hAnsi="Arial Narrow"/>
        </w:rPr>
        <w:t xml:space="preserve">NAROČILA V OKVIRU </w:t>
      </w:r>
      <w:r w:rsidRPr="007221B8">
        <w:rPr>
          <w:rFonts w:ascii="Arial Narrow" w:hAnsi="Arial Narrow"/>
        </w:rPr>
        <w:t xml:space="preserve">POSAMEZNEGA POVPRAŠEVANJA </w:t>
      </w:r>
    </w:p>
    <w:p w14:paraId="2086BA7D"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IN IZVAJANJE POSLA S STRANI IZBRANEGA IZVAJALCA</w:t>
      </w:r>
    </w:p>
    <w:p w14:paraId="6BAD0408" w14:textId="1D3C062E" w:rsidR="004E71F2" w:rsidRPr="007221B8" w:rsidRDefault="004E71F2" w:rsidP="00057EC3">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 xml:space="preserve">Merilo za izbiro </w:t>
      </w:r>
      <w:r w:rsidR="00C0176B" w:rsidRPr="007221B8">
        <w:rPr>
          <w:rFonts w:ascii="Arial Narrow" w:hAnsi="Arial Narrow"/>
        </w:rPr>
        <w:t xml:space="preserve">najugodnejše dopustne ponudbe </w:t>
      </w:r>
      <w:r w:rsidRPr="007221B8">
        <w:rPr>
          <w:rFonts w:ascii="Arial Narrow" w:hAnsi="Arial Narrow"/>
        </w:rPr>
        <w:t>v fazi povpraševanj bo naročnik konkretiziral v vsakokratnem povpraševanju. Elementi merila so lahko cena, stroški v življenjski dobi, kvaliteta, dobavni rok,</w:t>
      </w:r>
      <w:r w:rsidR="00C0176B" w:rsidRPr="007221B8">
        <w:rPr>
          <w:rFonts w:ascii="Arial Narrow" w:hAnsi="Arial Narrow"/>
        </w:rPr>
        <w:t xml:space="preserve"> ipd. </w:t>
      </w:r>
      <w:r w:rsidR="0061561D">
        <w:rPr>
          <w:rFonts w:ascii="Arial Narrow" w:hAnsi="Arial Narrow"/>
        </w:rPr>
        <w:t xml:space="preserve">Če </w:t>
      </w:r>
      <w:r w:rsidRPr="007221B8">
        <w:rPr>
          <w:rFonts w:ascii="Arial Narrow" w:hAnsi="Arial Narrow"/>
        </w:rPr>
        <w:t>v posameznem povpraševanju ni določeno drugače je ekonomsko najugodnejša ponudba</w:t>
      </w:r>
      <w:r w:rsidR="00C0176B" w:rsidRPr="007221B8">
        <w:rPr>
          <w:rFonts w:ascii="Arial Narrow" w:hAnsi="Arial Narrow"/>
        </w:rPr>
        <w:t>,</w:t>
      </w:r>
      <w:r w:rsidRPr="007221B8">
        <w:rPr>
          <w:rFonts w:ascii="Arial Narrow" w:hAnsi="Arial Narrow"/>
        </w:rPr>
        <w:t xml:space="preserve"> ponudba z najnižjo skupno ceno</w:t>
      </w:r>
      <w:r w:rsidR="002B39C8" w:rsidRPr="007221B8">
        <w:rPr>
          <w:rFonts w:ascii="Arial Narrow" w:hAnsi="Arial Narrow"/>
        </w:rPr>
        <w:t xml:space="preserve"> z DDV</w:t>
      </w:r>
      <w:r w:rsidRPr="007221B8">
        <w:rPr>
          <w:rFonts w:ascii="Arial Narrow" w:hAnsi="Arial Narrow"/>
        </w:rPr>
        <w:t xml:space="preserve">. </w:t>
      </w:r>
    </w:p>
    <w:p w14:paraId="678090B4" w14:textId="3C00A753" w:rsidR="004E71F2" w:rsidRPr="007221B8" w:rsidRDefault="0061561D" w:rsidP="00057EC3">
      <w:pPr>
        <w:pStyle w:val="Odstavekseznama"/>
        <w:widowControl w:val="0"/>
        <w:numPr>
          <w:ilvl w:val="0"/>
          <w:numId w:val="17"/>
        </w:numPr>
        <w:spacing w:after="120"/>
        <w:ind w:left="714" w:hanging="357"/>
        <w:contextualSpacing w:val="0"/>
        <w:jc w:val="both"/>
        <w:rPr>
          <w:rFonts w:ascii="Arial Narrow" w:hAnsi="Arial Narrow"/>
        </w:rPr>
      </w:pPr>
      <w:r>
        <w:rPr>
          <w:rFonts w:ascii="Arial Narrow" w:hAnsi="Arial Narrow"/>
        </w:rPr>
        <w:t>Če</w:t>
      </w:r>
      <w:r w:rsidR="004E71F2" w:rsidRPr="007221B8">
        <w:rPr>
          <w:rFonts w:ascii="Arial Narrow" w:hAnsi="Arial Narrow"/>
        </w:rPr>
        <w:t xml:space="preserve"> ni v konkretnem povpraševanju ali v splošnih pogojih (pri uporabi elektronskega sistema povpraševanja) določeno drugače, se v primeru enake ponujene cene kot najugodnejšo šteje ponudbo, ki je prva prispela v elektronski sistem naročnika.</w:t>
      </w:r>
    </w:p>
    <w:p w14:paraId="4A3C3583" w14:textId="77777777" w:rsidR="004E71F2" w:rsidRPr="007221B8" w:rsidRDefault="004E71F2" w:rsidP="00057EC3">
      <w:pPr>
        <w:pStyle w:val="Odstavekseznama"/>
        <w:widowControl w:val="0"/>
        <w:numPr>
          <w:ilvl w:val="0"/>
          <w:numId w:val="17"/>
        </w:numPr>
        <w:spacing w:after="120"/>
        <w:jc w:val="both"/>
        <w:rPr>
          <w:rFonts w:ascii="Arial Narrow" w:hAnsi="Arial Narrow"/>
        </w:rPr>
      </w:pPr>
      <w:r w:rsidRPr="007221B8">
        <w:rPr>
          <w:rFonts w:ascii="Arial Narrow" w:hAnsi="Arial Narrow"/>
        </w:rPr>
        <w:t xml:space="preserve">Enako velja tudi v primeru doseženega enakega števila točk v primeru </w:t>
      </w:r>
      <w:r w:rsidR="00C0176B" w:rsidRPr="007221B8">
        <w:rPr>
          <w:rFonts w:ascii="Arial Narrow" w:hAnsi="Arial Narrow"/>
        </w:rPr>
        <w:t xml:space="preserve">več </w:t>
      </w:r>
      <w:r w:rsidRPr="007221B8">
        <w:rPr>
          <w:rFonts w:ascii="Arial Narrow" w:hAnsi="Arial Narrow"/>
        </w:rPr>
        <w:t>ekonomsko najugodnejš</w:t>
      </w:r>
      <w:r w:rsidR="00C0176B" w:rsidRPr="007221B8">
        <w:rPr>
          <w:rFonts w:ascii="Arial Narrow" w:hAnsi="Arial Narrow"/>
        </w:rPr>
        <w:t>ih</w:t>
      </w:r>
      <w:r w:rsidRPr="007221B8">
        <w:rPr>
          <w:rFonts w:ascii="Arial Narrow" w:hAnsi="Arial Narrow"/>
        </w:rPr>
        <w:t xml:space="preserve"> </w:t>
      </w:r>
      <w:r w:rsidR="00C0176B" w:rsidRPr="007221B8">
        <w:rPr>
          <w:rFonts w:ascii="Arial Narrow" w:hAnsi="Arial Narrow"/>
        </w:rPr>
        <w:t>ponudb, kadar merilo za izbor ni zgolj ponujena cena</w:t>
      </w:r>
      <w:r w:rsidRPr="007221B8">
        <w:rPr>
          <w:rFonts w:ascii="Arial Narrow" w:hAnsi="Arial Narrow"/>
        </w:rPr>
        <w:t>.</w:t>
      </w:r>
    </w:p>
    <w:p w14:paraId="02DDC08E" w14:textId="77777777" w:rsidR="004E71F2" w:rsidRPr="007221B8" w:rsidRDefault="004E71F2" w:rsidP="004E71F2">
      <w:pPr>
        <w:pStyle w:val="Odstavekseznama"/>
        <w:widowControl w:val="0"/>
        <w:spacing w:after="120"/>
        <w:jc w:val="both"/>
        <w:rPr>
          <w:rFonts w:ascii="Arial Narrow" w:hAnsi="Arial Narrow"/>
        </w:rPr>
      </w:pPr>
    </w:p>
    <w:p w14:paraId="1030B286"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373D753B"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POSEBNE SITUACIJE</w:t>
      </w:r>
    </w:p>
    <w:p w14:paraId="4BC72BE7" w14:textId="77777777" w:rsidR="004E71F2" w:rsidRPr="007221B8" w:rsidRDefault="004E71F2" w:rsidP="00057EC3">
      <w:pPr>
        <w:widowControl w:val="0"/>
        <w:numPr>
          <w:ilvl w:val="2"/>
          <w:numId w:val="16"/>
        </w:numPr>
        <w:spacing w:after="120"/>
        <w:jc w:val="both"/>
        <w:rPr>
          <w:rFonts w:ascii="Arial Narrow" w:hAnsi="Arial Narrow"/>
        </w:rPr>
      </w:pPr>
      <w:r w:rsidRPr="007221B8">
        <w:rPr>
          <w:rFonts w:ascii="Arial Narrow" w:hAnsi="Arial Narrow"/>
        </w:rPr>
        <w:t xml:space="preserve">Če naročnik </w:t>
      </w:r>
      <w:r w:rsidR="00C0176B" w:rsidRPr="007221B8">
        <w:rPr>
          <w:rFonts w:ascii="Arial Narrow" w:hAnsi="Arial Narrow"/>
        </w:rPr>
        <w:t xml:space="preserve">v okviru </w:t>
      </w:r>
      <w:r w:rsidRPr="007221B8">
        <w:rPr>
          <w:rFonts w:ascii="Arial Narrow" w:hAnsi="Arial Narrow"/>
        </w:rPr>
        <w:t>posamezn</w:t>
      </w:r>
      <w:r w:rsidR="00C0176B" w:rsidRPr="007221B8">
        <w:rPr>
          <w:rFonts w:ascii="Arial Narrow" w:hAnsi="Arial Narrow"/>
        </w:rPr>
        <w:t>ega</w:t>
      </w:r>
      <w:r w:rsidRPr="007221B8">
        <w:rPr>
          <w:rFonts w:ascii="Arial Narrow" w:hAnsi="Arial Narrow"/>
        </w:rPr>
        <w:t xml:space="preserve"> povpraševanj</w:t>
      </w:r>
      <w:r w:rsidR="00C0176B" w:rsidRPr="007221B8">
        <w:rPr>
          <w:rFonts w:ascii="Arial Narrow" w:hAnsi="Arial Narrow"/>
        </w:rPr>
        <w:t>a</w:t>
      </w:r>
      <w:r w:rsidRPr="007221B8">
        <w:rPr>
          <w:rFonts w:ascii="Arial Narrow" w:hAnsi="Arial Narrow"/>
        </w:rPr>
        <w:t xml:space="preserve"> ne prejme nobene ponudbe, je dolžan posebej skrbno preveriti ali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(npr. objektivno nemogoče povpraševanje ali podobno). </w:t>
      </w:r>
      <w:r w:rsidR="00C0176B" w:rsidRPr="007221B8">
        <w:rPr>
          <w:rFonts w:ascii="Arial Narrow" w:hAnsi="Arial Narrow"/>
        </w:rPr>
        <w:t>Stranka</w:t>
      </w:r>
      <w:r w:rsidR="000C0F97" w:rsidRPr="007221B8">
        <w:rPr>
          <w:rFonts w:ascii="Arial Narrow" w:hAnsi="Arial Narrow"/>
        </w:rPr>
        <w:t xml:space="preserve"> okvirnega sporazuma</w:t>
      </w:r>
      <w:r w:rsidR="00C0176B" w:rsidRPr="007221B8">
        <w:rPr>
          <w:rFonts w:ascii="Arial Narrow" w:hAnsi="Arial Narrow"/>
        </w:rPr>
        <w:t xml:space="preserve"> </w:t>
      </w:r>
      <w:r w:rsidRPr="007221B8">
        <w:rPr>
          <w:rFonts w:ascii="Arial Narrow" w:hAnsi="Arial Narrow"/>
        </w:rPr>
        <w:t xml:space="preserve">je kot strokovnjak </w:t>
      </w:r>
      <w:r w:rsidR="000C0F97" w:rsidRPr="007221B8">
        <w:rPr>
          <w:rFonts w:ascii="Arial Narrow" w:hAnsi="Arial Narrow"/>
        </w:rPr>
        <w:t xml:space="preserve">dolžna </w:t>
      </w:r>
      <w:r w:rsidRPr="007221B8">
        <w:rPr>
          <w:rFonts w:ascii="Arial Narrow" w:hAnsi="Arial Narrow"/>
        </w:rPr>
        <w:t xml:space="preserve">naročnika čim prej opozoriti na morebitno objektivno absolutno nezmožnost izvedbe posameznega povpraševanja (možno je, da naročnik s posameznimi objektivnimi dejstvi ni seznanjen). </w:t>
      </w:r>
    </w:p>
    <w:p w14:paraId="32EC2418" w14:textId="77777777" w:rsidR="004E71F2" w:rsidRPr="007221B8" w:rsidRDefault="004E71F2" w:rsidP="00057EC3">
      <w:pPr>
        <w:widowControl w:val="0"/>
        <w:numPr>
          <w:ilvl w:val="2"/>
          <w:numId w:val="16"/>
        </w:numPr>
        <w:spacing w:after="120"/>
        <w:jc w:val="both"/>
        <w:rPr>
          <w:rFonts w:ascii="Arial Narrow" w:hAnsi="Arial Narrow"/>
        </w:rPr>
      </w:pPr>
      <w:r w:rsidRPr="007221B8">
        <w:rPr>
          <w:rFonts w:ascii="Arial Narrow" w:hAnsi="Arial Narrow"/>
        </w:rPr>
        <w:t xml:space="preserve">Če naročnik </w:t>
      </w:r>
      <w:r w:rsidR="000C0F97" w:rsidRPr="007221B8">
        <w:rPr>
          <w:rFonts w:ascii="Arial Narrow" w:hAnsi="Arial Narrow"/>
        </w:rPr>
        <w:t xml:space="preserve">v okviru posameznega povpraševanja </w:t>
      </w:r>
      <w:r w:rsidRPr="007221B8">
        <w:rPr>
          <w:rFonts w:ascii="Arial Narrow" w:hAnsi="Arial Narrow"/>
        </w:rPr>
        <w:t xml:space="preserve">ne pridobi nobene ponudbe in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oz. pridobi </w:t>
      </w:r>
      <w:r w:rsidR="000C0F97" w:rsidRPr="007221B8">
        <w:rPr>
          <w:rFonts w:ascii="Arial Narrow" w:hAnsi="Arial Narrow"/>
        </w:rPr>
        <w:t xml:space="preserve">le </w:t>
      </w:r>
      <w:r w:rsidRPr="007221B8">
        <w:rPr>
          <w:rFonts w:ascii="Arial Narrow" w:hAnsi="Arial Narrow"/>
        </w:rPr>
        <w:t>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8318B21" w14:textId="77777777" w:rsidR="004E71F2" w:rsidRPr="007221B8" w:rsidRDefault="004E71F2" w:rsidP="00057EC3">
      <w:pPr>
        <w:widowControl w:val="0"/>
        <w:numPr>
          <w:ilvl w:val="2"/>
          <w:numId w:val="16"/>
        </w:numPr>
        <w:spacing w:after="120"/>
        <w:jc w:val="both"/>
        <w:rPr>
          <w:rFonts w:ascii="Arial Narrow" w:hAnsi="Arial Narrow"/>
        </w:rPr>
      </w:pPr>
      <w:r w:rsidRPr="007221B8">
        <w:rPr>
          <w:rFonts w:ascii="Arial Narrow" w:hAnsi="Arial Narrow"/>
        </w:rPr>
        <w:t>Naročnik se lahko v primeru, da ne dobi nobene ponudbe oz. nobene dopustne ponudbe, namesto za oddajo na prostem trgu odloči tudi za ponovitev postopka.</w:t>
      </w:r>
    </w:p>
    <w:p w14:paraId="0FB345BC"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6B87017B"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PREVERITEV PONUDB</w:t>
      </w:r>
    </w:p>
    <w:p w14:paraId="3550B0C3" w14:textId="1F2B5C85" w:rsidR="004E71F2" w:rsidRPr="007221B8" w:rsidRDefault="0061561D" w:rsidP="00057EC3">
      <w:pPr>
        <w:widowControl w:val="0"/>
        <w:numPr>
          <w:ilvl w:val="2"/>
          <w:numId w:val="18"/>
        </w:numPr>
        <w:spacing w:after="120"/>
        <w:jc w:val="both"/>
        <w:rPr>
          <w:rFonts w:ascii="Arial Narrow" w:hAnsi="Arial Narrow"/>
        </w:rPr>
      </w:pPr>
      <w:r>
        <w:rPr>
          <w:rFonts w:ascii="Arial Narrow" w:hAnsi="Arial Narrow"/>
        </w:rPr>
        <w:t>Če</w:t>
      </w:r>
      <w:r w:rsidR="004E71F2" w:rsidRPr="007221B8">
        <w:rPr>
          <w:rFonts w:ascii="Arial Narrow" w:hAnsi="Arial Narrow"/>
        </w:rPr>
        <w:t xml:space="preserve"> je to potrebno, naročnik preveri resničnost in obstoj navedb v ponudbi in od </w:t>
      </w:r>
      <w:r w:rsidR="000C0F97" w:rsidRPr="007221B8">
        <w:rPr>
          <w:rFonts w:ascii="Arial Narrow" w:hAnsi="Arial Narrow"/>
        </w:rPr>
        <w:t xml:space="preserve">strank okvirnega sporazuma </w:t>
      </w:r>
      <w:r w:rsidR="004E71F2" w:rsidRPr="007221B8">
        <w:rPr>
          <w:rFonts w:ascii="Arial Narrow" w:hAnsi="Arial Narrow"/>
        </w:rPr>
        <w:t>zahteva predložitev ustreznih dokazil in/ali vzorcev.</w:t>
      </w:r>
    </w:p>
    <w:p w14:paraId="739A0406" w14:textId="77777777" w:rsidR="004E71F2" w:rsidRPr="007221B8" w:rsidRDefault="00851970" w:rsidP="00057EC3">
      <w:pPr>
        <w:widowControl w:val="0"/>
        <w:numPr>
          <w:ilvl w:val="2"/>
          <w:numId w:val="18"/>
        </w:numPr>
        <w:spacing w:after="120"/>
        <w:jc w:val="both"/>
        <w:rPr>
          <w:rFonts w:ascii="Arial Narrow" w:hAnsi="Arial Narrow"/>
        </w:rPr>
      </w:pPr>
      <w:r w:rsidRPr="007221B8">
        <w:rPr>
          <w:rFonts w:ascii="Arial Narrow" w:hAnsi="Arial Narrow"/>
        </w:rPr>
        <w:t>S</w:t>
      </w:r>
      <w:r w:rsidR="000C0F97" w:rsidRPr="007221B8">
        <w:rPr>
          <w:rFonts w:ascii="Arial Narrow" w:hAnsi="Arial Narrow"/>
        </w:rPr>
        <w:t xml:space="preserve">tranke okvirnega sporazuma </w:t>
      </w:r>
      <w:r w:rsidR="004E71F2" w:rsidRPr="007221B8">
        <w:rPr>
          <w:rFonts w:ascii="Arial Narrow" w:hAnsi="Arial Narrow"/>
        </w:rPr>
        <w:t>morajo navedena dokazila/vzorce predložiti v roku, navedenem v zahtevi za dopolnitev oz. pojasnilo oz. predložitev vzorcev.</w:t>
      </w:r>
    </w:p>
    <w:p w14:paraId="76995C8D" w14:textId="2A952184" w:rsidR="004E71F2" w:rsidRPr="007221B8" w:rsidRDefault="0061561D" w:rsidP="00057EC3">
      <w:pPr>
        <w:widowControl w:val="0"/>
        <w:numPr>
          <w:ilvl w:val="2"/>
          <w:numId w:val="18"/>
        </w:numPr>
        <w:spacing w:after="120"/>
        <w:jc w:val="both"/>
        <w:rPr>
          <w:rFonts w:ascii="Arial Narrow" w:hAnsi="Arial Narrow"/>
        </w:rPr>
      </w:pPr>
      <w:r>
        <w:rPr>
          <w:rFonts w:ascii="Arial Narrow" w:hAnsi="Arial Narrow"/>
        </w:rPr>
        <w:t>Če</w:t>
      </w:r>
      <w:r w:rsidR="004E71F2" w:rsidRPr="007221B8">
        <w:rPr>
          <w:rFonts w:ascii="Arial Narrow" w:hAnsi="Arial Narrow"/>
        </w:rPr>
        <w:t xml:space="preserve"> </w:t>
      </w:r>
      <w:r w:rsidR="00851970" w:rsidRPr="007221B8">
        <w:rPr>
          <w:rFonts w:ascii="Arial Narrow" w:hAnsi="Arial Narrow"/>
        </w:rPr>
        <w:t xml:space="preserve">stranke sporazuma </w:t>
      </w:r>
      <w:r w:rsidR="004E71F2" w:rsidRPr="007221B8">
        <w:rPr>
          <w:rFonts w:ascii="Arial Narrow" w:hAnsi="Arial Narrow"/>
        </w:rPr>
        <w:t xml:space="preserve">pojasnil, dokazil in/ali vzorcev ne posredujejo pravočasno, naročnik takšno ponudbo </w:t>
      </w:r>
      <w:r w:rsidR="00851970" w:rsidRPr="007221B8">
        <w:rPr>
          <w:rFonts w:ascii="Arial Narrow" w:hAnsi="Arial Narrow"/>
        </w:rPr>
        <w:t xml:space="preserve">lahko </w:t>
      </w:r>
      <w:r w:rsidR="004E71F2" w:rsidRPr="007221B8">
        <w:rPr>
          <w:rFonts w:ascii="Arial Narrow" w:hAnsi="Arial Narrow"/>
        </w:rPr>
        <w:t>označi za nedopustno.</w:t>
      </w:r>
    </w:p>
    <w:p w14:paraId="74808F85"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030EDCBA"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SPREMEMBA, PREKLIC IN ODLOČITEV O POVPRAŠEVANJU</w:t>
      </w:r>
    </w:p>
    <w:p w14:paraId="6C368556"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lastRenderedPageBreak/>
        <w:t>Naročnik lahko kadarkoli do roka za sprejem ponudb v vsaki drugi fazi povpraševanja spremeni ali prekliče povpraševanje.</w:t>
      </w:r>
    </w:p>
    <w:p w14:paraId="02A6362D"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spremembo ali preklic izvede na enega izmed naslednjih načinov: z obvestilom na spletni strani (na spletni strani, ki bo navedena v povpraševanju), preko elektronske pošte ali preko sistema za elektronsko oddajo ponudb</w:t>
      </w:r>
      <w:r w:rsidR="00851970" w:rsidRPr="007221B8">
        <w:rPr>
          <w:rFonts w:ascii="Arial Narrow" w:hAnsi="Arial Narrow"/>
        </w:rPr>
        <w:t xml:space="preserve"> iz 4a člena tega okvirnega sporazuma</w:t>
      </w:r>
      <w:r w:rsidRPr="007221B8">
        <w:rPr>
          <w:rFonts w:ascii="Arial Narrow" w:hAnsi="Arial Narrow"/>
        </w:rPr>
        <w:t>.</w:t>
      </w:r>
    </w:p>
    <w:p w14:paraId="3D78FF31"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mora omogočiti, da se imajo s spremembo ali s preklicem možnost seznaniti vs</w:t>
      </w:r>
      <w:r w:rsidR="00851970" w:rsidRPr="007221B8">
        <w:rPr>
          <w:rFonts w:ascii="Arial Narrow" w:hAnsi="Arial Narrow"/>
        </w:rPr>
        <w:t>e stranke okvirnega sporazuma, ki so bile vabljene k oddaji ponudbe</w:t>
      </w:r>
      <w:r w:rsidRPr="007221B8">
        <w:rPr>
          <w:rFonts w:ascii="Arial Narrow" w:hAnsi="Arial Narrow"/>
        </w:rPr>
        <w:t>.</w:t>
      </w:r>
    </w:p>
    <w:p w14:paraId="65E2C009"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7221B8">
        <w:rPr>
          <w:rFonts w:ascii="Arial Narrow" w:hAnsi="Arial Narrow"/>
        </w:rPr>
        <w:t>enaročanje</w:t>
      </w:r>
      <w:proofErr w:type="spellEnd"/>
      <w:r w:rsidRPr="007221B8">
        <w:rPr>
          <w:rFonts w:ascii="Arial Narrow" w:hAnsi="Arial Narrow"/>
        </w:rPr>
        <w:t>, preko elektronske pošte ali preko sistema za elektronsko oddajo ponudb.</w:t>
      </w:r>
    </w:p>
    <w:p w14:paraId="46EE03D1" w14:textId="77777777" w:rsidR="004E71F2" w:rsidRPr="007221B8" w:rsidRDefault="004E71F2" w:rsidP="00057EC3">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lahko z odločitvijo izbere eno, več ponudb ali zavrne vse ponudbe.</w:t>
      </w:r>
    </w:p>
    <w:p w14:paraId="34154E01"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305E577A"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 xml:space="preserve">POGODBA ALI DODATEK K OKVIRNEMU SPORAZUMU </w:t>
      </w:r>
    </w:p>
    <w:p w14:paraId="2E4EB85E" w14:textId="77777777" w:rsidR="004E71F2" w:rsidRPr="007221B8" w:rsidRDefault="004E71F2" w:rsidP="00057EC3">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Naročnik</w:t>
      </w:r>
      <w:r w:rsidR="00980136" w:rsidRPr="007221B8">
        <w:rPr>
          <w:rFonts w:ascii="Arial Narrow" w:hAnsi="Arial Narrow"/>
        </w:rPr>
        <w:t>,</w:t>
      </w:r>
      <w:r w:rsidRPr="007221B8">
        <w:rPr>
          <w:rFonts w:ascii="Arial Narrow" w:hAnsi="Arial Narrow"/>
        </w:rPr>
        <w:t xml:space="preserve"> na podlagi uspešno zaključenega povpraševanja</w:t>
      </w:r>
      <w:r w:rsidR="00980136" w:rsidRPr="007221B8">
        <w:rPr>
          <w:rFonts w:ascii="Arial Narrow" w:hAnsi="Arial Narrow"/>
        </w:rPr>
        <w:t>,</w:t>
      </w:r>
      <w:r w:rsidRPr="007221B8">
        <w:rPr>
          <w:rFonts w:ascii="Arial Narrow" w:hAnsi="Arial Narrow"/>
        </w:rPr>
        <w:t xml:space="preserve"> z izbranim ponudnikom sklene </w:t>
      </w:r>
      <w:r w:rsidR="00365D96" w:rsidRPr="007221B8">
        <w:rPr>
          <w:rFonts w:ascii="Arial Narrow" w:hAnsi="Arial Narrow"/>
        </w:rPr>
        <w:t xml:space="preserve">posamični okvirni sporazum oziroma </w:t>
      </w:r>
      <w:r w:rsidRPr="007221B8">
        <w:rPr>
          <w:rFonts w:ascii="Arial Narrow" w:hAnsi="Arial Narrow"/>
        </w:rPr>
        <w:t>pogodbo</w:t>
      </w:r>
      <w:r w:rsidR="002B39C8" w:rsidRPr="007221B8">
        <w:rPr>
          <w:rFonts w:ascii="Arial Narrow" w:hAnsi="Arial Narrow"/>
        </w:rPr>
        <w:t>.</w:t>
      </w:r>
      <w:r w:rsidRPr="007221B8">
        <w:rPr>
          <w:rFonts w:ascii="Arial Narrow" w:hAnsi="Arial Narrow"/>
        </w:rPr>
        <w:t xml:space="preserve"> </w:t>
      </w:r>
    </w:p>
    <w:p w14:paraId="1D03A7D8" w14:textId="77777777" w:rsidR="004E71F2" w:rsidRPr="007221B8" w:rsidRDefault="004E71F2" w:rsidP="00057EC3">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V vsakem primeru se za izvajanje dobav na podlagi posameznega povpraševanja uporabljajo določila tega okvirnega sporazuma, v kolikor ni v posameznem povpraševanju oz. pogodbi ali dodatku k okvirnemu sporazumu določeno drugače. </w:t>
      </w:r>
    </w:p>
    <w:p w14:paraId="304ADE10"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4335E86D"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PREVZEM</w:t>
      </w:r>
    </w:p>
    <w:p w14:paraId="0622648F" w14:textId="77777777" w:rsidR="004E71F2" w:rsidRPr="007221B8" w:rsidRDefault="004E71F2" w:rsidP="00057EC3">
      <w:pPr>
        <w:widowControl w:val="0"/>
        <w:numPr>
          <w:ilvl w:val="2"/>
          <w:numId w:val="20"/>
        </w:numPr>
        <w:spacing w:after="120"/>
        <w:jc w:val="both"/>
        <w:rPr>
          <w:rFonts w:ascii="Arial Narrow" w:hAnsi="Arial Narrow"/>
        </w:rPr>
      </w:pPr>
      <w:r w:rsidRPr="007221B8">
        <w:rPr>
          <w:rFonts w:ascii="Arial Narrow" w:hAnsi="Arial Narrow"/>
        </w:rPr>
        <w:t>Prevzem blaga se opravi z dobavnico, ki jo na podlagi izročenega količinsko in kakovostno ustreznega blaga ter spremljajočih dodatkov in listin, podpišeta skrbnika okvirnega sporazuma ali pooblaščenca obeh strank.</w:t>
      </w:r>
    </w:p>
    <w:p w14:paraId="707875F2" w14:textId="77777777" w:rsidR="004E71F2" w:rsidRPr="007221B8" w:rsidRDefault="004E71F2" w:rsidP="00057EC3">
      <w:pPr>
        <w:widowControl w:val="0"/>
        <w:numPr>
          <w:ilvl w:val="2"/>
          <w:numId w:val="20"/>
        </w:numPr>
        <w:spacing w:after="120"/>
        <w:jc w:val="both"/>
        <w:rPr>
          <w:rFonts w:ascii="Arial Narrow" w:hAnsi="Arial Narrow"/>
        </w:rPr>
      </w:pPr>
      <w:r w:rsidRPr="007221B8">
        <w:rPr>
          <w:rFonts w:ascii="Arial Narrow" w:hAnsi="Arial Narrow"/>
        </w:rPr>
        <w:t xml:space="preserve">Z dnem podpisa dobavnice je prevzem opravljen. Na dobavnici morajo biti razvidne: številka pogodbe, količina in serijske številke </w:t>
      </w:r>
      <w:r w:rsidR="00475798" w:rsidRPr="007221B8">
        <w:rPr>
          <w:rFonts w:ascii="Arial Narrow" w:hAnsi="Arial Narrow"/>
        </w:rPr>
        <w:t xml:space="preserve">blaga </w:t>
      </w:r>
      <w:r w:rsidRPr="007221B8">
        <w:rPr>
          <w:rFonts w:ascii="Arial Narrow" w:hAnsi="Arial Narrow"/>
        </w:rPr>
        <w:t>ter nj</w:t>
      </w:r>
      <w:r w:rsidR="00475798" w:rsidRPr="007221B8">
        <w:rPr>
          <w:rFonts w:ascii="Arial Narrow" w:hAnsi="Arial Narrow"/>
        </w:rPr>
        <w:t>egova</w:t>
      </w:r>
      <w:r w:rsidRPr="007221B8">
        <w:rPr>
          <w:rFonts w:ascii="Arial Narrow" w:hAnsi="Arial Narrow"/>
        </w:rPr>
        <w:t xml:space="preserve"> vrednost </w:t>
      </w:r>
      <w:r w:rsidR="0029483D">
        <w:rPr>
          <w:rFonts w:ascii="Arial Narrow" w:hAnsi="Arial Narrow"/>
        </w:rPr>
        <w:t xml:space="preserve">oz. količina </w:t>
      </w:r>
      <w:r w:rsidRPr="007221B8">
        <w:rPr>
          <w:rFonts w:ascii="Arial Narrow" w:hAnsi="Arial Narrow"/>
        </w:rPr>
        <w:t>(po kosih).</w:t>
      </w:r>
    </w:p>
    <w:p w14:paraId="5851C75D" w14:textId="77777777" w:rsidR="004E71F2" w:rsidRPr="007221B8" w:rsidRDefault="004E71F2" w:rsidP="00057EC3">
      <w:pPr>
        <w:widowControl w:val="0"/>
        <w:numPr>
          <w:ilvl w:val="2"/>
          <w:numId w:val="20"/>
        </w:numPr>
        <w:spacing w:after="120"/>
        <w:jc w:val="both"/>
        <w:rPr>
          <w:rFonts w:ascii="Arial Narrow" w:hAnsi="Arial Narrow"/>
        </w:rPr>
      </w:pPr>
      <w:r w:rsidRPr="007221B8">
        <w:rPr>
          <w:rFonts w:ascii="Arial Narrow" w:hAnsi="Arial Narrow"/>
        </w:rPr>
        <w:t>Izvajalec mora hkrati z blagom in pravilno izpolnjeno dobavnico ob prevzemu naročniku izročiti še:</w:t>
      </w:r>
    </w:p>
    <w:p w14:paraId="545A1DC4" w14:textId="77777777" w:rsidR="004E71F2" w:rsidRPr="007221B8" w:rsidRDefault="004E71F2" w:rsidP="00057EC3">
      <w:pPr>
        <w:widowControl w:val="0"/>
        <w:numPr>
          <w:ilvl w:val="3"/>
          <w:numId w:val="20"/>
        </w:numPr>
        <w:spacing w:after="120"/>
        <w:jc w:val="both"/>
        <w:rPr>
          <w:rFonts w:ascii="Arial Narrow" w:hAnsi="Arial Narrow"/>
        </w:rPr>
      </w:pPr>
      <w:r w:rsidRPr="007221B8">
        <w:rPr>
          <w:rFonts w:ascii="Arial Narrow" w:hAnsi="Arial Narrow"/>
        </w:rPr>
        <w:t xml:space="preserve">predpisana potrdila o atestih in testiranjih, če jih </w:t>
      </w:r>
      <w:r w:rsidR="00475798" w:rsidRPr="007221B8">
        <w:rPr>
          <w:rFonts w:ascii="Arial Narrow" w:hAnsi="Arial Narrow"/>
        </w:rPr>
        <w:t xml:space="preserve">je </w:t>
      </w:r>
      <w:r w:rsidRPr="007221B8">
        <w:rPr>
          <w:rFonts w:ascii="Arial Narrow" w:hAnsi="Arial Narrow"/>
        </w:rPr>
        <w:t xml:space="preserve">za blago </w:t>
      </w:r>
      <w:r w:rsidR="00475798" w:rsidRPr="007221B8">
        <w:rPr>
          <w:rFonts w:ascii="Arial Narrow" w:hAnsi="Arial Narrow"/>
        </w:rPr>
        <w:t>v skladu z veljavno zakonodajo</w:t>
      </w:r>
      <w:r w:rsidRPr="007221B8">
        <w:rPr>
          <w:rFonts w:ascii="Arial Narrow" w:hAnsi="Arial Narrow"/>
        </w:rPr>
        <w:t xml:space="preserve"> </w:t>
      </w:r>
      <w:r w:rsidR="00475798" w:rsidRPr="007221B8">
        <w:rPr>
          <w:rFonts w:ascii="Arial Narrow" w:hAnsi="Arial Narrow"/>
        </w:rPr>
        <w:t>dolžan</w:t>
      </w:r>
      <w:r w:rsidRPr="007221B8">
        <w:rPr>
          <w:rFonts w:ascii="Arial Narrow" w:hAnsi="Arial Narrow"/>
        </w:rPr>
        <w:t xml:space="preserve"> predložiti</w:t>
      </w:r>
      <w:r w:rsidR="00475798" w:rsidRPr="007221B8">
        <w:rPr>
          <w:rFonts w:ascii="Arial Narrow" w:hAnsi="Arial Narrow"/>
        </w:rPr>
        <w:t xml:space="preserve"> ali če to zahteva naročnik</w:t>
      </w:r>
      <w:r w:rsidRPr="007221B8">
        <w:rPr>
          <w:rFonts w:ascii="Arial Narrow" w:hAnsi="Arial Narrow"/>
        </w:rPr>
        <w:t>;</w:t>
      </w:r>
    </w:p>
    <w:p w14:paraId="2034C005" w14:textId="77777777" w:rsidR="004E71F2" w:rsidRPr="007221B8" w:rsidRDefault="004E71F2" w:rsidP="00057EC3">
      <w:pPr>
        <w:widowControl w:val="0"/>
        <w:numPr>
          <w:ilvl w:val="3"/>
          <w:numId w:val="20"/>
        </w:numPr>
        <w:spacing w:after="120"/>
        <w:jc w:val="both"/>
        <w:rPr>
          <w:rFonts w:ascii="Arial Narrow" w:hAnsi="Arial Narrow"/>
        </w:rPr>
      </w:pPr>
      <w:r w:rsidRPr="007221B8">
        <w:rPr>
          <w:rFonts w:ascii="Arial Narrow" w:hAnsi="Arial Narrow"/>
        </w:rPr>
        <w:t>tehnično dokumentacijo in slovenska navodila za uporabo;</w:t>
      </w:r>
    </w:p>
    <w:p w14:paraId="22B75529" w14:textId="77777777" w:rsidR="004E71F2" w:rsidRPr="007221B8" w:rsidRDefault="004E71F2" w:rsidP="00511F7B">
      <w:pPr>
        <w:widowControl w:val="0"/>
        <w:spacing w:after="120"/>
        <w:ind w:left="1077"/>
        <w:jc w:val="both"/>
        <w:rPr>
          <w:rFonts w:ascii="Arial Narrow" w:hAnsi="Arial Narrow"/>
        </w:rPr>
      </w:pPr>
    </w:p>
    <w:p w14:paraId="6E4ADB76" w14:textId="77777777" w:rsidR="004E71F2" w:rsidRDefault="004E71F2" w:rsidP="00057EC3">
      <w:pPr>
        <w:pStyle w:val="Odstavekseznama"/>
        <w:widowControl w:val="0"/>
        <w:numPr>
          <w:ilvl w:val="2"/>
          <w:numId w:val="20"/>
        </w:numPr>
        <w:spacing w:after="120"/>
        <w:contextualSpacing w:val="0"/>
        <w:jc w:val="both"/>
        <w:rPr>
          <w:rFonts w:ascii="Arial Narrow" w:hAnsi="Arial Narrow"/>
        </w:rPr>
      </w:pPr>
      <w:r w:rsidRPr="007221B8">
        <w:rPr>
          <w:rFonts w:ascii="Arial Narrow" w:hAnsi="Arial Narrow"/>
        </w:rPr>
        <w:t>Blago, za katero se bo ugotovilo, da kakorkoli odstopa od navedb v dokumentaciji v zvezi z oddajo javnega naročila ali ponudbeni dokumentaciji, ali ni skladno z določili tega sporazuma, določili povpraševanja ali s specifikacijami</w:t>
      </w:r>
      <w:r w:rsidR="00A84211" w:rsidRPr="007221B8">
        <w:rPr>
          <w:rFonts w:ascii="Arial Narrow" w:hAnsi="Arial Narrow"/>
        </w:rPr>
        <w:t xml:space="preserve"> naročnika</w:t>
      </w:r>
      <w:r w:rsidRPr="007221B8">
        <w:rPr>
          <w:rFonts w:ascii="Arial Narrow" w:hAnsi="Arial Narrow"/>
        </w:rPr>
        <w:t>, bo zavrnjeno, zaradi česar bo izvajalec prešel v zamudo. Enako velja, če bo neskladnost ugotovljena za katerikoli dokument, ki bi moral biti blagu priložen. Zavrnitev bo označena na dobavnici.</w:t>
      </w:r>
    </w:p>
    <w:p w14:paraId="48D22857" w14:textId="77777777" w:rsidR="00C84BD0" w:rsidRPr="00C84BD0" w:rsidRDefault="00C84BD0" w:rsidP="00C84BD0">
      <w:pPr>
        <w:widowControl w:val="0"/>
        <w:spacing w:after="120"/>
        <w:jc w:val="both"/>
        <w:rPr>
          <w:rFonts w:ascii="Arial Narrow" w:hAnsi="Arial Narrow"/>
        </w:rPr>
      </w:pPr>
    </w:p>
    <w:p w14:paraId="41626FCA"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14:paraId="78677E95" w14:textId="77777777" w:rsidR="004E71F2" w:rsidRPr="007221B8" w:rsidRDefault="004E71F2" w:rsidP="004E71F2">
      <w:pPr>
        <w:widowControl w:val="0"/>
        <w:spacing w:after="120"/>
        <w:jc w:val="center"/>
        <w:rPr>
          <w:rFonts w:ascii="Arial Narrow" w:hAnsi="Arial Narrow"/>
        </w:rPr>
      </w:pPr>
      <w:bookmarkStart w:id="1" w:name="_Hlk126672533"/>
      <w:r w:rsidRPr="007221B8">
        <w:rPr>
          <w:rFonts w:ascii="Arial Narrow" w:hAnsi="Arial Narrow"/>
        </w:rPr>
        <w:t>ZAMUDA IN POGODBENA KAZEN</w:t>
      </w:r>
    </w:p>
    <w:bookmarkEnd w:id="1"/>
    <w:p w14:paraId="3570110B" w14:textId="77777777" w:rsidR="004E71F2" w:rsidRPr="007221B8"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naročnik ni dolžan sporočiti izvajalcu, da si pridržuje pravico do pogodbene kazni, če je prevzel blago potem, ko je izvajalec z njegovo dobavo zamujal.</w:t>
      </w:r>
    </w:p>
    <w:p w14:paraId="274A90AA" w14:textId="77777777" w:rsidR="004E71F2" w:rsidRPr="007221B8"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Če izvajalec zamuja z dobavo toliko, da bi lahko naročniku nastala škoda ali da bi dobava izgubila pomen, lahko naročnik</w:t>
      </w:r>
      <w:r w:rsidR="007957F4" w:rsidRPr="007221B8">
        <w:rPr>
          <w:rFonts w:ascii="Arial Narrow" w:hAnsi="Arial Narrow"/>
        </w:rPr>
        <w:t>, poleg pravic, ki mu jih daje okvirni sporazum in/ali pogodba,</w:t>
      </w:r>
      <w:r w:rsidRPr="007221B8">
        <w:rPr>
          <w:rFonts w:ascii="Arial Narrow" w:hAnsi="Arial Narrow"/>
        </w:rPr>
        <w:t xml:space="preserve"> </w:t>
      </w:r>
      <w:r w:rsidR="00A84211" w:rsidRPr="007221B8">
        <w:rPr>
          <w:rFonts w:ascii="Arial Narrow" w:hAnsi="Arial Narrow"/>
        </w:rPr>
        <w:t>izvede kritni kup, pri čemer blago lahko naroči tudi pri</w:t>
      </w:r>
      <w:r w:rsidRPr="007221B8">
        <w:rPr>
          <w:rFonts w:ascii="Arial Narrow" w:hAnsi="Arial Narrow"/>
        </w:rPr>
        <w:t xml:space="preserve"> drugemu najugodnejšemu ponudniku, ki je </w:t>
      </w:r>
      <w:r w:rsidR="00A84211" w:rsidRPr="007221B8">
        <w:rPr>
          <w:rFonts w:ascii="Arial Narrow" w:hAnsi="Arial Narrow"/>
        </w:rPr>
        <w:t xml:space="preserve">v posamezni fazi povpraševanja </w:t>
      </w:r>
      <w:r w:rsidRPr="007221B8">
        <w:rPr>
          <w:rFonts w:ascii="Arial Narrow" w:hAnsi="Arial Narrow"/>
        </w:rPr>
        <w:t>ponudil ustrezno blago.</w:t>
      </w:r>
    </w:p>
    <w:p w14:paraId="729C900A" w14:textId="77777777" w:rsidR="004E71F2" w:rsidRPr="007221B8"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 xml:space="preserve">Pogodbena kazen </w:t>
      </w:r>
      <w:r w:rsidR="0029483D">
        <w:rPr>
          <w:rFonts w:ascii="Arial Narrow" w:hAnsi="Arial Narrow"/>
        </w:rPr>
        <w:t>in/</w:t>
      </w:r>
      <w:r w:rsidRPr="007221B8">
        <w:rPr>
          <w:rFonts w:ascii="Arial Narrow" w:hAnsi="Arial Narrow"/>
        </w:rPr>
        <w:t xml:space="preserve">ali </w:t>
      </w:r>
      <w:r w:rsidR="0052617D" w:rsidRPr="007221B8">
        <w:rPr>
          <w:rFonts w:ascii="Arial Narrow" w:hAnsi="Arial Narrow"/>
        </w:rPr>
        <w:t>povračilo stroškov zaradi izvedbe kritnega kupa</w:t>
      </w:r>
      <w:r w:rsidRPr="007221B8">
        <w:rPr>
          <w:rFonts w:ascii="Arial Narrow" w:hAnsi="Arial Narrow"/>
        </w:rPr>
        <w:t xml:space="preserve"> se </w:t>
      </w:r>
      <w:r w:rsidR="0052617D" w:rsidRPr="007221B8">
        <w:rPr>
          <w:rFonts w:ascii="Arial Narrow" w:hAnsi="Arial Narrow"/>
        </w:rPr>
        <w:t xml:space="preserve">pobota </w:t>
      </w:r>
      <w:r w:rsidRPr="007221B8">
        <w:rPr>
          <w:rFonts w:ascii="Arial Narrow" w:hAnsi="Arial Narrow"/>
        </w:rPr>
        <w:t>pri naslednjih izplačilih izvajalcu.</w:t>
      </w:r>
    </w:p>
    <w:p w14:paraId="7B4EB801" w14:textId="77777777" w:rsidR="00C84BD0" w:rsidRPr="00C84BD0" w:rsidRDefault="004E71F2" w:rsidP="00057EC3">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pravica zaračunati pogodbeno kazen ni pogojena z nastankom škode naročniku</w:t>
      </w:r>
      <w:r w:rsidR="0029483D" w:rsidRPr="0029483D">
        <w:t xml:space="preserve"> </w:t>
      </w:r>
      <w:r w:rsidR="0029483D" w:rsidRPr="0029483D">
        <w:rPr>
          <w:rFonts w:ascii="Arial Narrow" w:hAnsi="Arial Narrow"/>
        </w:rPr>
        <w:t>ali neuveljavljenem kritnem kupu</w:t>
      </w:r>
      <w:r w:rsidRPr="007221B8">
        <w:rPr>
          <w:rFonts w:ascii="Arial Narrow" w:hAnsi="Arial Narrow"/>
        </w:rPr>
        <w:t xml:space="preserve">. Povračilo tako nastale </w:t>
      </w:r>
      <w:r w:rsidR="0029483D" w:rsidRPr="0029483D">
        <w:rPr>
          <w:rFonts w:ascii="Arial Narrow" w:hAnsi="Arial Narrow"/>
        </w:rPr>
        <w:t xml:space="preserve">dodatne </w:t>
      </w:r>
      <w:r w:rsidRPr="007221B8">
        <w:rPr>
          <w:rFonts w:ascii="Arial Narrow" w:hAnsi="Arial Narrow"/>
        </w:rPr>
        <w:t>škode bo naročnik uveljavil po splošnih načelih odškodninske odgovornosti, neodvisno od uveljavljanja pogodbene kazni</w:t>
      </w:r>
      <w:r w:rsidR="0029483D" w:rsidRPr="0029483D">
        <w:t xml:space="preserve"> </w:t>
      </w:r>
      <w:r w:rsidR="0029483D" w:rsidRPr="0029483D">
        <w:rPr>
          <w:rFonts w:ascii="Arial Narrow" w:hAnsi="Arial Narrow"/>
        </w:rPr>
        <w:t>in/ali kritnega kupa</w:t>
      </w:r>
      <w:r w:rsidRPr="007221B8">
        <w:rPr>
          <w:rFonts w:ascii="Arial Narrow" w:hAnsi="Arial Narrow"/>
        </w:rPr>
        <w:t>.</w:t>
      </w:r>
    </w:p>
    <w:p w14:paraId="15F5FF9E"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195C109D"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 xml:space="preserve">JAMSTVA </w:t>
      </w:r>
      <w:r w:rsidR="00754CD8" w:rsidRPr="007221B8">
        <w:rPr>
          <w:rFonts w:ascii="Arial Narrow" w:hAnsi="Arial Narrow"/>
        </w:rPr>
        <w:t xml:space="preserve">IZ NASLOVA STVARNIH TER PRAVNIH NAPAK </w:t>
      </w:r>
      <w:r w:rsidRPr="007221B8">
        <w:rPr>
          <w:rFonts w:ascii="Arial Narrow" w:hAnsi="Arial Narrow"/>
        </w:rPr>
        <w:t>IN GARANCIJSKE OBVEZNOSTI IZVAJALCA</w:t>
      </w:r>
    </w:p>
    <w:p w14:paraId="7BF6240F" w14:textId="77777777" w:rsidR="004E71F2" w:rsidRPr="007221B8" w:rsidRDefault="004E71F2" w:rsidP="00057EC3">
      <w:pPr>
        <w:widowControl w:val="0"/>
        <w:numPr>
          <w:ilvl w:val="2"/>
          <w:numId w:val="22"/>
        </w:numPr>
        <w:spacing w:after="120"/>
        <w:jc w:val="both"/>
        <w:rPr>
          <w:rFonts w:ascii="Arial Narrow" w:hAnsi="Arial Narrow"/>
        </w:rPr>
      </w:pPr>
      <w:r w:rsidRPr="007221B8">
        <w:rPr>
          <w:rFonts w:ascii="Arial Narrow" w:hAnsi="Arial Narrow"/>
        </w:rPr>
        <w:t>Izvajalec naročniku jamči, da:</w:t>
      </w:r>
    </w:p>
    <w:p w14:paraId="2CD2492A"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kupljeno blago deluje brezhibno, nima stvarnih in pravnih napak;</w:t>
      </w:r>
    </w:p>
    <w:p w14:paraId="1A4D9186"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bo naročnik na kupljenem blagu ob izročitvi v posest pridobil lastninsko pravico, razen v posebnih primerih (npr. konsignacija);</w:t>
      </w:r>
    </w:p>
    <w:p w14:paraId="2CD47D2D"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kupljeno blago popolnoma ustreza vsem tehničnim opisom, karakteristikam in specifikacijam, ki so bile dane v okviru povpraševanja, razpisne in ponudbene dokumentacije;</w:t>
      </w:r>
    </w:p>
    <w:p w14:paraId="6ED2E35D"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 xml:space="preserve">je blago popolnoma enako vzorčnemu, ki je bilo </w:t>
      </w:r>
      <w:r w:rsidR="00530C80" w:rsidRPr="007221B8">
        <w:rPr>
          <w:rFonts w:ascii="Arial Narrow" w:hAnsi="Arial Narrow"/>
        </w:rPr>
        <w:t xml:space="preserve">predloženo naročniku </w:t>
      </w:r>
      <w:r w:rsidRPr="007221B8">
        <w:rPr>
          <w:rFonts w:ascii="Arial Narrow" w:hAnsi="Arial Narrow"/>
        </w:rPr>
        <w:t>na testiranje;</w:t>
      </w:r>
    </w:p>
    <w:p w14:paraId="2B695395"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bo naročnik pridobil vse pravice, ki so vezane na blago, izvajalec pa bo brezhibno izvrševal vse obveznosti, ki so vezane na blago;</w:t>
      </w:r>
    </w:p>
    <w:p w14:paraId="02B84B15" w14:textId="77777777" w:rsidR="004E71F2" w:rsidRPr="007221B8" w:rsidRDefault="004E71F2" w:rsidP="00057EC3">
      <w:pPr>
        <w:widowControl w:val="0"/>
        <w:numPr>
          <w:ilvl w:val="3"/>
          <w:numId w:val="22"/>
        </w:numPr>
        <w:spacing w:after="120"/>
        <w:jc w:val="both"/>
        <w:rPr>
          <w:rFonts w:ascii="Arial Narrow" w:hAnsi="Arial Narrow"/>
        </w:rPr>
      </w:pPr>
      <w:r w:rsidRPr="007221B8">
        <w:rPr>
          <w:rFonts w:ascii="Arial Narrow" w:hAnsi="Arial Narrow"/>
        </w:rPr>
        <w:t xml:space="preserve">bodo </w:t>
      </w:r>
      <w:r w:rsidR="006E70F2" w:rsidRPr="007221B8">
        <w:rPr>
          <w:rFonts w:ascii="Arial Narrow" w:hAnsi="Arial Narrow"/>
        </w:rPr>
        <w:t xml:space="preserve">pomožne </w:t>
      </w:r>
      <w:r w:rsidRPr="007221B8">
        <w:rPr>
          <w:rFonts w:ascii="Arial Narrow" w:hAnsi="Arial Narrow"/>
        </w:rPr>
        <w:t>storitve (instalacija, postavitev) opravljene brezhibno;</w:t>
      </w:r>
    </w:p>
    <w:p w14:paraId="732510D5" w14:textId="77777777" w:rsidR="004E71F2" w:rsidRPr="007221B8" w:rsidRDefault="004E71F2" w:rsidP="00057EC3">
      <w:pPr>
        <w:widowControl w:val="0"/>
        <w:numPr>
          <w:ilvl w:val="2"/>
          <w:numId w:val="22"/>
        </w:numPr>
        <w:spacing w:after="120"/>
        <w:jc w:val="both"/>
        <w:rPr>
          <w:rFonts w:ascii="Arial Narrow" w:hAnsi="Arial Narrow"/>
        </w:rPr>
      </w:pPr>
      <w:r w:rsidRPr="007221B8">
        <w:rPr>
          <w:rFonts w:ascii="Arial Narrow" w:hAnsi="Arial Narrow"/>
        </w:rPr>
        <w:t xml:space="preserve">Jamstvo izvajalca za skrite napake na blagu velja še </w:t>
      </w:r>
      <w:r w:rsidR="005A53A9" w:rsidRPr="007221B8">
        <w:rPr>
          <w:rFonts w:ascii="Arial Narrow" w:hAnsi="Arial Narrow"/>
        </w:rPr>
        <w:t xml:space="preserve">6 mesecev </w:t>
      </w:r>
      <w:r w:rsidRPr="007221B8">
        <w:rPr>
          <w:rFonts w:ascii="Arial Narrow" w:hAnsi="Arial Narrow"/>
        </w:rPr>
        <w:t xml:space="preserve"> po dobavi (pri sukcesivni dobavi šteto od dneva zadnje dobave). </w:t>
      </w:r>
    </w:p>
    <w:p w14:paraId="7003C206" w14:textId="77777777" w:rsidR="00C84BD0" w:rsidRPr="00C84BD0" w:rsidRDefault="004E71F2" w:rsidP="00057EC3">
      <w:pPr>
        <w:widowControl w:val="0"/>
        <w:numPr>
          <w:ilvl w:val="2"/>
          <w:numId w:val="22"/>
        </w:numPr>
        <w:spacing w:after="120"/>
        <w:jc w:val="both"/>
        <w:rPr>
          <w:rFonts w:ascii="Arial Narrow" w:hAnsi="Arial Narrow"/>
        </w:rPr>
      </w:pPr>
      <w:r w:rsidRPr="007221B8">
        <w:rPr>
          <w:rFonts w:ascii="Arial Narrow" w:hAnsi="Arial Narrow"/>
        </w:rPr>
        <w:t xml:space="preserve">Za celotno količino blaga, ki je predmet tega okvirnega sporazuma, daje izvajalec garancijo za brezhibno delovanje </w:t>
      </w:r>
      <w:r w:rsidR="008A0CCC" w:rsidRPr="007221B8">
        <w:rPr>
          <w:rFonts w:ascii="Arial Narrow" w:hAnsi="Arial Narrow"/>
        </w:rPr>
        <w:t>za obdobje</w:t>
      </w:r>
      <w:r w:rsidRPr="007221B8">
        <w:rPr>
          <w:rFonts w:ascii="Arial Narrow" w:hAnsi="Arial Narrow"/>
        </w:rPr>
        <w:t>, ki je določen</w:t>
      </w:r>
      <w:r w:rsidR="008A0CCC" w:rsidRPr="007221B8">
        <w:rPr>
          <w:rFonts w:ascii="Arial Narrow" w:hAnsi="Arial Narrow"/>
        </w:rPr>
        <w:t>o</w:t>
      </w:r>
      <w:r w:rsidRPr="007221B8">
        <w:rPr>
          <w:rFonts w:ascii="Arial Narrow" w:hAnsi="Arial Narrow"/>
        </w:rPr>
        <w:t xml:space="preserve"> v posameznem povpraševanju (garancijski rok). </w:t>
      </w:r>
      <w:r w:rsidR="005A53A9" w:rsidRPr="007221B8">
        <w:rPr>
          <w:rFonts w:ascii="Arial Narrow" w:hAnsi="Arial Narrow"/>
        </w:rPr>
        <w:t xml:space="preserve">Če </w:t>
      </w:r>
      <w:r w:rsidR="008A0CCC" w:rsidRPr="007221B8">
        <w:rPr>
          <w:rFonts w:ascii="Arial Narrow" w:hAnsi="Arial Narrow"/>
        </w:rPr>
        <w:t xml:space="preserve"> v povpraševanju to obdobje ni navedeno</w:t>
      </w:r>
      <w:r w:rsidR="005A53A9" w:rsidRPr="007221B8">
        <w:rPr>
          <w:rFonts w:ascii="Arial Narrow" w:hAnsi="Arial Narrow"/>
        </w:rPr>
        <w:t>,</w:t>
      </w:r>
      <w:r w:rsidR="008A0CCC" w:rsidRPr="007221B8">
        <w:rPr>
          <w:rFonts w:ascii="Arial Narrow" w:hAnsi="Arial Narrow"/>
        </w:rPr>
        <w:t xml:space="preserve"> traja garancijski rok </w:t>
      </w:r>
      <w:r w:rsidR="005A53A9" w:rsidRPr="007221B8">
        <w:rPr>
          <w:rFonts w:ascii="Arial Narrow" w:hAnsi="Arial Narrow"/>
        </w:rPr>
        <w:t>3 mesece</w:t>
      </w:r>
      <w:r w:rsidR="008A0CCC" w:rsidRPr="007221B8">
        <w:rPr>
          <w:rFonts w:ascii="Arial Narrow" w:hAnsi="Arial Narrow"/>
        </w:rPr>
        <w:t xml:space="preserve">. </w:t>
      </w:r>
      <w:r w:rsidRPr="007221B8">
        <w:rPr>
          <w:rFonts w:ascii="Arial Narrow" w:hAnsi="Arial Narrow"/>
        </w:rPr>
        <w:t xml:space="preserve">Garancijski rok teče od dneva podpisa dobavnice. Če je bilo blago v garancijskem roku zamenjano ali bistveno popravljeno, začne teči garancijski rok znova in je izvajalec dolžan izdati nov garancijski list. Za programsko opremo </w:t>
      </w:r>
      <w:r w:rsidR="0029483D" w:rsidRPr="0029483D">
        <w:rPr>
          <w:rFonts w:ascii="Arial Narrow" w:hAnsi="Arial Narrow"/>
        </w:rPr>
        <w:t xml:space="preserve">dodatno </w:t>
      </w:r>
      <w:r w:rsidRPr="007221B8">
        <w:rPr>
          <w:rFonts w:ascii="Arial Narrow" w:hAnsi="Arial Narrow"/>
        </w:rPr>
        <w:t xml:space="preserve">veljajo </w:t>
      </w:r>
      <w:r w:rsidR="0029483D" w:rsidRPr="0029483D">
        <w:rPr>
          <w:rFonts w:ascii="Arial Narrow" w:hAnsi="Arial Narrow"/>
        </w:rPr>
        <w:t xml:space="preserve">tudi </w:t>
      </w:r>
      <w:r w:rsidRPr="007221B8">
        <w:rPr>
          <w:rFonts w:ascii="Arial Narrow" w:hAnsi="Arial Narrow"/>
        </w:rPr>
        <w:t>garancijski in licenčni pogoji, ki jih proizvajalec te opreme nudi za posamezne programske proizvode.</w:t>
      </w:r>
      <w:r w:rsidR="008A0CCC" w:rsidRPr="007221B8">
        <w:rPr>
          <w:rFonts w:ascii="Arial Narrow" w:hAnsi="Arial Narrow"/>
        </w:rPr>
        <w:t xml:space="preserve"> Pravila, navedena v tem odstavku, ne posegajo v pravila o odgovornosti dobavitelja za napake stvari.</w:t>
      </w:r>
    </w:p>
    <w:p w14:paraId="5B3760AE" w14:textId="77777777" w:rsidR="00C84BD0" w:rsidRPr="007221B8" w:rsidRDefault="00C84BD0"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7684E0D4" w14:textId="77777777" w:rsidR="00C84BD0" w:rsidRPr="007221B8" w:rsidRDefault="00C84BD0" w:rsidP="00C84BD0">
      <w:pPr>
        <w:widowControl w:val="0"/>
        <w:spacing w:after="120"/>
        <w:jc w:val="center"/>
        <w:rPr>
          <w:rFonts w:ascii="Arial Narrow" w:hAnsi="Arial Narrow"/>
        </w:rPr>
      </w:pPr>
      <w:r w:rsidRPr="007221B8">
        <w:rPr>
          <w:rFonts w:ascii="Arial Narrow" w:hAnsi="Arial Narrow"/>
        </w:rPr>
        <w:lastRenderedPageBreak/>
        <w:t>GRAJANJE NAPAK IN UVELJAVLJANJE GARANCIJE</w:t>
      </w:r>
    </w:p>
    <w:p w14:paraId="62B21B40" w14:textId="77777777" w:rsidR="00C84BD0" w:rsidRPr="007221B8" w:rsidRDefault="00C84BD0" w:rsidP="00057EC3">
      <w:pPr>
        <w:widowControl w:val="0"/>
        <w:numPr>
          <w:ilvl w:val="2"/>
          <w:numId w:val="24"/>
        </w:numPr>
        <w:spacing w:after="120"/>
        <w:jc w:val="both"/>
        <w:rPr>
          <w:rFonts w:ascii="Arial Narrow" w:hAnsi="Arial Narrow"/>
        </w:rPr>
      </w:pPr>
      <w:r w:rsidRPr="007221B8">
        <w:rPr>
          <w:rFonts w:ascii="Arial Narrow" w:hAnsi="Arial Narrow"/>
        </w:rPr>
        <w:t xml:space="preserve">Naročnik mora o stvarni, pravni napaki ali o uveljavljanju pravic iz garancije obvestiti dobavitelja. Za trenutek, v katerem je bil dobavitelj o tem obveščen, se šteje čas, ko je sporočilo dospelo do izvajalca, pod pogojem, da </w:t>
      </w:r>
      <w:proofErr w:type="spellStart"/>
      <w:r w:rsidRPr="007221B8">
        <w:rPr>
          <w:rFonts w:ascii="Arial Narrow" w:hAnsi="Arial Narrow"/>
        </w:rPr>
        <w:t>sebuje</w:t>
      </w:r>
      <w:proofErr w:type="spellEnd"/>
      <w:r w:rsidRPr="007221B8">
        <w:rPr>
          <w:rFonts w:ascii="Arial Narrow" w:hAnsi="Arial Narrow"/>
        </w:rPr>
        <w:t xml:space="preserve"> najmanj nujno potrebne podatke za identifikacijo blaga (kataloško številko). Številke, naslovi in osebe za medsebojno komunikacijo se lahko zamenjajo na podlagi dogovora med naročnikom in izvajalcem.</w:t>
      </w:r>
    </w:p>
    <w:p w14:paraId="65CC585D" w14:textId="33594CE4" w:rsidR="00C84BD0" w:rsidRPr="007221B8" w:rsidRDefault="0061561D" w:rsidP="00057EC3">
      <w:pPr>
        <w:widowControl w:val="0"/>
        <w:numPr>
          <w:ilvl w:val="2"/>
          <w:numId w:val="24"/>
        </w:numPr>
        <w:spacing w:after="120"/>
        <w:jc w:val="both"/>
        <w:rPr>
          <w:rFonts w:ascii="Arial Narrow" w:hAnsi="Arial Narrow"/>
        </w:rPr>
      </w:pPr>
      <w:r>
        <w:rPr>
          <w:rFonts w:ascii="Arial Narrow" w:hAnsi="Arial Narrow"/>
        </w:rPr>
        <w:t>Če</w:t>
      </w:r>
      <w:r w:rsidR="00C84BD0" w:rsidRPr="007221B8">
        <w:rPr>
          <w:rFonts w:ascii="Arial Narrow" w:hAnsi="Arial Narrow"/>
        </w:rPr>
        <w:t xml:space="preserve">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pogodbe oz. okvirnega sporazuma (delno ali v celoti) ali znižati kupnino.</w:t>
      </w:r>
    </w:p>
    <w:p w14:paraId="6B66DA20"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63CADE81"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VIŠJA SILA</w:t>
      </w:r>
    </w:p>
    <w:p w14:paraId="78C6F5D1" w14:textId="77777777" w:rsidR="004E71F2" w:rsidRPr="007221B8" w:rsidRDefault="004E71F2" w:rsidP="00057EC3">
      <w:pPr>
        <w:widowControl w:val="0"/>
        <w:numPr>
          <w:ilvl w:val="2"/>
          <w:numId w:val="23"/>
        </w:numPr>
        <w:spacing w:after="120"/>
        <w:jc w:val="both"/>
        <w:rPr>
          <w:rFonts w:ascii="Arial Narrow" w:hAnsi="Arial Narrow"/>
        </w:rPr>
      </w:pPr>
      <w:r w:rsidRPr="007221B8">
        <w:rPr>
          <w:rFonts w:ascii="Arial Narrow" w:hAnsi="Arial Narrow"/>
        </w:rPr>
        <w:t xml:space="preserve">Pod višjo silo se razumejo vsi nepredvideni in nepričakovani dogodki, ki nastopijo neodvisno od volje strank in ki jih stranki nista mogli predvideti ob sklepanju </w:t>
      </w:r>
      <w:r w:rsidR="0029483D" w:rsidRPr="0029483D">
        <w:rPr>
          <w:rFonts w:ascii="Arial Narrow" w:hAnsi="Arial Narrow"/>
        </w:rPr>
        <w:t xml:space="preserve">tega in posameznega </w:t>
      </w:r>
      <w:r w:rsidRPr="007221B8">
        <w:rPr>
          <w:rFonts w:ascii="Arial Narrow" w:hAnsi="Arial Narrow"/>
        </w:rPr>
        <w:t>okvirnega sporazuma ter kakorkoli vplivajo na izvedbo obveznosti</w:t>
      </w:r>
      <w:r w:rsidR="0089602E" w:rsidRPr="007221B8">
        <w:rPr>
          <w:rFonts w:ascii="Arial Narrow" w:hAnsi="Arial Narrow"/>
        </w:rPr>
        <w:t xml:space="preserve"> po tem </w:t>
      </w:r>
      <w:r w:rsidR="0029483D" w:rsidRPr="0029483D">
        <w:rPr>
          <w:rFonts w:ascii="Arial Narrow" w:hAnsi="Arial Narrow"/>
        </w:rPr>
        <w:t xml:space="preserve">ali posameznem </w:t>
      </w:r>
      <w:r w:rsidR="0089602E" w:rsidRPr="007221B8">
        <w:rPr>
          <w:rFonts w:ascii="Arial Narrow" w:hAnsi="Arial Narrow"/>
        </w:rPr>
        <w:t>okvirnem sporazumu</w:t>
      </w:r>
      <w:r w:rsidRPr="007221B8">
        <w:rPr>
          <w:rFonts w:ascii="Arial Narrow" w:hAnsi="Arial Narrow"/>
        </w:rPr>
        <w:t>.</w:t>
      </w:r>
    </w:p>
    <w:p w14:paraId="03D155E8" w14:textId="77777777" w:rsidR="004E71F2" w:rsidRPr="007221B8" w:rsidRDefault="004E71F2" w:rsidP="00057EC3">
      <w:pPr>
        <w:widowControl w:val="0"/>
        <w:numPr>
          <w:ilvl w:val="2"/>
          <w:numId w:val="23"/>
        </w:numPr>
        <w:spacing w:after="120"/>
        <w:jc w:val="both"/>
        <w:rPr>
          <w:rFonts w:ascii="Arial Narrow" w:hAnsi="Arial Narrow"/>
        </w:rPr>
      </w:pPr>
      <w:r w:rsidRPr="007221B8">
        <w:rPr>
          <w:rFonts w:ascii="Arial Narrow" w:hAnsi="Arial Narrow"/>
        </w:rPr>
        <w:t>Izvajalec je dolžan pisno obvestiti naročnika o nastanku višje sile v dveh delovnih dneh po nastanku le-te.</w:t>
      </w:r>
    </w:p>
    <w:p w14:paraId="10D945E1" w14:textId="77777777" w:rsidR="004E71F2" w:rsidRPr="00C84BD0" w:rsidRDefault="004E71F2" w:rsidP="00057EC3">
      <w:pPr>
        <w:widowControl w:val="0"/>
        <w:numPr>
          <w:ilvl w:val="2"/>
          <w:numId w:val="23"/>
        </w:numPr>
        <w:spacing w:after="120"/>
        <w:jc w:val="both"/>
        <w:rPr>
          <w:rFonts w:ascii="Arial Narrow" w:hAnsi="Arial Narrow"/>
        </w:rPr>
      </w:pPr>
      <w:r w:rsidRPr="007221B8">
        <w:rPr>
          <w:rFonts w:ascii="Arial Narrow" w:hAnsi="Arial Narrow"/>
        </w:rPr>
        <w:t>Nobena od strank ni odgovorna za neizpolnitev katerekoli izmed svojih obveznosti iz razlogov</w:t>
      </w:r>
      <w:r w:rsidR="0089602E" w:rsidRPr="007221B8">
        <w:rPr>
          <w:rFonts w:ascii="Arial Narrow" w:hAnsi="Arial Narrow"/>
        </w:rPr>
        <w:t xml:space="preserve"> višje sile. </w:t>
      </w:r>
    </w:p>
    <w:p w14:paraId="7A5A7CBC"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 xml:space="preserve"> člen</w:t>
      </w:r>
    </w:p>
    <w:p w14:paraId="7C703ABE"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FINANČNO ZAVAROVANJE ZA DOBRO IZVEDBO POGODBENIH OBVEZNOSTI</w:t>
      </w:r>
    </w:p>
    <w:p w14:paraId="788A945D" w14:textId="77777777" w:rsidR="004E71F2" w:rsidRPr="00C84BD0" w:rsidRDefault="00BB3137" w:rsidP="00057EC3">
      <w:pPr>
        <w:widowControl w:val="0"/>
        <w:numPr>
          <w:ilvl w:val="2"/>
          <w:numId w:val="26"/>
        </w:numPr>
        <w:spacing w:before="120" w:after="120"/>
        <w:jc w:val="both"/>
        <w:rPr>
          <w:rFonts w:ascii="Arial Narrow" w:hAnsi="Arial Narrow"/>
        </w:rPr>
      </w:pPr>
      <w:r w:rsidRPr="007221B8">
        <w:rPr>
          <w:rFonts w:ascii="Arial Narrow" w:hAnsi="Arial Narrow"/>
        </w:rPr>
        <w:t>Naročnik lahko v posameznem povpraševanju zahteva</w:t>
      </w:r>
      <w:r w:rsidR="007B4821" w:rsidRPr="007221B8">
        <w:rPr>
          <w:rFonts w:ascii="Arial Narrow" w:hAnsi="Arial Narrow"/>
        </w:rPr>
        <w:t xml:space="preserve"> </w:t>
      </w:r>
      <w:r w:rsidRPr="007221B8">
        <w:rPr>
          <w:rFonts w:ascii="Arial Narrow" w:hAnsi="Arial Narrow"/>
        </w:rPr>
        <w:t>predloži</w:t>
      </w:r>
      <w:r w:rsidR="007B4821" w:rsidRPr="007221B8">
        <w:rPr>
          <w:rFonts w:ascii="Arial Narrow" w:hAnsi="Arial Narrow"/>
        </w:rPr>
        <w:t>tev</w:t>
      </w:r>
      <w:r w:rsidRPr="007221B8">
        <w:rPr>
          <w:rFonts w:ascii="Arial Narrow" w:hAnsi="Arial Narrow"/>
        </w:rPr>
        <w:t xml:space="preserve"> finančn</w:t>
      </w:r>
      <w:r w:rsidR="007B4821" w:rsidRPr="007221B8">
        <w:rPr>
          <w:rFonts w:ascii="Arial Narrow" w:hAnsi="Arial Narrow"/>
        </w:rPr>
        <w:t>ega</w:t>
      </w:r>
      <w:r w:rsidRPr="007221B8">
        <w:rPr>
          <w:rFonts w:ascii="Arial Narrow" w:hAnsi="Arial Narrow"/>
        </w:rPr>
        <w:t xml:space="preserve"> zavarovanj</w:t>
      </w:r>
      <w:r w:rsidR="007B4821" w:rsidRPr="007221B8">
        <w:rPr>
          <w:rFonts w:ascii="Arial Narrow" w:hAnsi="Arial Narrow"/>
        </w:rPr>
        <w:t>a</w:t>
      </w:r>
      <w:r w:rsidRPr="007221B8">
        <w:rPr>
          <w:rFonts w:ascii="Arial Narrow" w:hAnsi="Arial Narrow"/>
        </w:rPr>
        <w:t xml:space="preserve"> za dobro izvedbo pogodbenih obveznosti, pri čemer v takem primeru </w:t>
      </w:r>
      <w:r w:rsidR="007B4821" w:rsidRPr="007221B8">
        <w:rPr>
          <w:rFonts w:ascii="Arial Narrow" w:hAnsi="Arial Narrow"/>
        </w:rPr>
        <w:t xml:space="preserve">opredeli tudi </w:t>
      </w:r>
      <w:r w:rsidRPr="007221B8">
        <w:rPr>
          <w:rFonts w:ascii="Arial Narrow" w:hAnsi="Arial Narrow"/>
        </w:rPr>
        <w:t xml:space="preserve">lastnosti zahtevanega finančnega zavarovanja (vrsta, višina, rok predložitve, veljavnost </w:t>
      </w:r>
      <w:proofErr w:type="spellStart"/>
      <w:r w:rsidRPr="007221B8">
        <w:rPr>
          <w:rFonts w:ascii="Arial Narrow" w:hAnsi="Arial Narrow"/>
        </w:rPr>
        <w:t>itd</w:t>
      </w:r>
      <w:proofErr w:type="spellEnd"/>
      <w:r w:rsidRPr="007221B8">
        <w:rPr>
          <w:rFonts w:ascii="Arial Narrow" w:hAnsi="Arial Narrow"/>
        </w:rPr>
        <w:t xml:space="preserve">…). </w:t>
      </w:r>
      <w:r w:rsidR="005A53A9" w:rsidRPr="007221B8">
        <w:rPr>
          <w:rFonts w:ascii="Arial Narrow" w:hAnsi="Arial Narrow"/>
        </w:rPr>
        <w:t xml:space="preserve">Če </w:t>
      </w:r>
      <w:r w:rsidRPr="007221B8">
        <w:rPr>
          <w:rFonts w:ascii="Arial Narrow" w:hAnsi="Arial Narrow"/>
        </w:rPr>
        <w:t xml:space="preserve">v povpraševanju </w:t>
      </w:r>
      <w:r w:rsidR="007B4821" w:rsidRPr="007221B8">
        <w:rPr>
          <w:rFonts w:ascii="Arial Narrow" w:hAnsi="Arial Narrow"/>
        </w:rPr>
        <w:t xml:space="preserve">naročnik </w:t>
      </w:r>
      <w:r w:rsidRPr="007221B8">
        <w:rPr>
          <w:rFonts w:ascii="Arial Narrow" w:hAnsi="Arial Narrow"/>
        </w:rPr>
        <w:t xml:space="preserve">ne navede </w:t>
      </w:r>
      <w:r w:rsidR="007B4821" w:rsidRPr="007221B8">
        <w:rPr>
          <w:rFonts w:ascii="Arial Narrow" w:hAnsi="Arial Narrow"/>
        </w:rPr>
        <w:t xml:space="preserve">posebnih zahtev glede finančnega zavarovanja za dobro izvedbo pogodbenih obveznosti, veljajo določila, kot so bila razvidna že iz vzorca pogodbe.  </w:t>
      </w:r>
    </w:p>
    <w:p w14:paraId="776AB209" w14:textId="77777777" w:rsidR="004E71F2" w:rsidRPr="007221B8" w:rsidRDefault="004E71F2" w:rsidP="00057EC3">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533D0605"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KONČNE DOLOČBE</w:t>
      </w:r>
    </w:p>
    <w:p w14:paraId="671CC64E"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Okvirni sporazum, pri kater</w:t>
      </w:r>
      <w:r w:rsidR="007B4821" w:rsidRPr="007221B8">
        <w:rPr>
          <w:rFonts w:ascii="Arial Narrow" w:hAnsi="Arial Narrow"/>
        </w:rPr>
        <w:t>em</w:t>
      </w:r>
      <w:r w:rsidRPr="007221B8">
        <w:rPr>
          <w:rFonts w:ascii="Arial Narrow" w:hAnsi="Arial Narrow"/>
        </w:rPr>
        <w:t xml:space="preserve"> kdo v imenu ali na račun druge pogodbene stranke, predstavniku ali posredniku organa ali organizacije iz javnega sektorja obljubi, ponudi ali da kakšno nedovoljeno korist za:</w:t>
      </w:r>
    </w:p>
    <w:p w14:paraId="55F08C08"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pridobitev posla ali</w:t>
      </w:r>
    </w:p>
    <w:p w14:paraId="0838E5C0"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za sklenitev posla pod ugodnejšimi pogoji ali</w:t>
      </w:r>
    </w:p>
    <w:p w14:paraId="09D2BE3C"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za opustitev dolžnega nadzora nad izvajanjem pogodbenih obveznosti ali</w:t>
      </w:r>
    </w:p>
    <w:p w14:paraId="74D8C236" w14:textId="77777777" w:rsidR="004E71F2" w:rsidRPr="007221B8" w:rsidRDefault="004E71F2" w:rsidP="00057EC3">
      <w:pPr>
        <w:widowControl w:val="0"/>
        <w:numPr>
          <w:ilvl w:val="3"/>
          <w:numId w:val="25"/>
        </w:numPr>
        <w:spacing w:after="120"/>
        <w:jc w:val="both"/>
        <w:rPr>
          <w:rFonts w:ascii="Arial Narrow" w:hAnsi="Arial Narrow"/>
        </w:rPr>
      </w:pPr>
      <w:r w:rsidRPr="007221B8">
        <w:rPr>
          <w:rFonts w:ascii="Arial Narrow" w:hAnsi="Arial Narrow"/>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w:t>
      </w:r>
      <w:r w:rsidRPr="007221B8">
        <w:rPr>
          <w:rFonts w:ascii="Arial Narrow" w:hAnsi="Arial Narrow"/>
        </w:rPr>
        <w:lastRenderedPageBreak/>
        <w:t>posredniku</w:t>
      </w:r>
    </w:p>
    <w:p w14:paraId="3A9F7738" w14:textId="77777777" w:rsidR="004E71F2" w:rsidRPr="007221B8" w:rsidRDefault="004E71F2" w:rsidP="004E71F2">
      <w:pPr>
        <w:widowControl w:val="0"/>
        <w:spacing w:after="120"/>
        <w:ind w:left="720"/>
        <w:jc w:val="both"/>
        <w:rPr>
          <w:rFonts w:ascii="Arial Narrow" w:hAnsi="Arial Narrow"/>
        </w:rPr>
      </w:pPr>
      <w:r w:rsidRPr="007221B8">
        <w:rPr>
          <w:rFonts w:ascii="Arial Narrow" w:hAnsi="Arial Narrow"/>
        </w:rPr>
        <w:t>je v primeru citiranih ravnanj oziroma poskusa takšnih ravnanj ničen.</w:t>
      </w:r>
    </w:p>
    <w:p w14:paraId="12AD84E0"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Okvirni sporazum se lahko spremeni ali dopolni s pisnim aneksom, ki ga sprejmeta in podpišeta obe stranki</w:t>
      </w:r>
      <w:r w:rsidR="00AF7D3C" w:rsidRPr="007221B8">
        <w:rPr>
          <w:rFonts w:ascii="Arial Narrow" w:hAnsi="Arial Narrow"/>
        </w:rPr>
        <w:t xml:space="preserve"> okvirnega sporazuma</w:t>
      </w:r>
      <w:r w:rsidRPr="007221B8">
        <w:rPr>
          <w:rFonts w:ascii="Arial Narrow" w:hAnsi="Arial Narrow"/>
        </w:rPr>
        <w:t>. Če katerakoli od določb tega okvirnega sporazuma je ali postane neveljavna, to ne vpliva na ostale določbe. Neveljavna določba se nadomesti z veljavno, ki mora čim bolj ustrezati namenu, ki ga je želela doseči neveljavna določba.</w:t>
      </w:r>
    </w:p>
    <w:p w14:paraId="25CF3D93"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Za urejanje medsebojnih obveznosti in pravic, ki niso izrecno dogovorjene s tem okvirnim sporazumom, se uporabljajo določila zakona, ki ureja obligacijska razmerja.</w:t>
      </w:r>
    </w:p>
    <w:p w14:paraId="1A79ECB9" w14:textId="77777777" w:rsidR="004E71F2" w:rsidRPr="007221B8" w:rsidRDefault="004E71F2" w:rsidP="00057EC3">
      <w:pPr>
        <w:pStyle w:val="Odstavekseznama"/>
        <w:numPr>
          <w:ilvl w:val="2"/>
          <w:numId w:val="25"/>
        </w:numPr>
        <w:spacing w:after="120"/>
        <w:contextualSpacing w:val="0"/>
        <w:jc w:val="both"/>
        <w:rPr>
          <w:rFonts w:ascii="Arial Narrow" w:hAnsi="Arial Narrow"/>
        </w:rPr>
      </w:pPr>
      <w:r w:rsidRPr="007221B8">
        <w:rPr>
          <w:rFonts w:ascii="Arial Narrow" w:hAnsi="Arial Narrow"/>
        </w:rPr>
        <w:t>S podpisom tega okvirnega sporazuma se izvajalec strinja z objavo tega okvirnega sporazuma in</w:t>
      </w:r>
      <w:r w:rsidR="00AF7D3C" w:rsidRPr="007221B8">
        <w:rPr>
          <w:rFonts w:ascii="Arial Narrow" w:hAnsi="Arial Narrow"/>
        </w:rPr>
        <w:t xml:space="preserve"> drugih</w:t>
      </w:r>
      <w:r w:rsidRPr="007221B8">
        <w:rPr>
          <w:rFonts w:ascii="Arial Narrow" w:hAnsi="Arial Narrow"/>
        </w:rPr>
        <w:t xml:space="preserve"> javno dostopnih informacij javnega značaja iz tega </w:t>
      </w:r>
      <w:r w:rsidR="00AF7D3C" w:rsidRPr="007221B8">
        <w:rPr>
          <w:rFonts w:ascii="Arial Narrow" w:hAnsi="Arial Narrow"/>
        </w:rPr>
        <w:t xml:space="preserve">okvirnega </w:t>
      </w:r>
      <w:r w:rsidRPr="007221B8">
        <w:rPr>
          <w:rFonts w:ascii="Arial Narrow" w:hAnsi="Arial Narrow"/>
        </w:rPr>
        <w:t xml:space="preserve">sporazuma </w:t>
      </w:r>
      <w:r w:rsidR="00AF7D3C" w:rsidRPr="007221B8">
        <w:rPr>
          <w:rFonts w:ascii="Arial Narrow" w:hAnsi="Arial Narrow"/>
        </w:rPr>
        <w:t>oziroma dokumentov, ki bi bili sklenjeni</w:t>
      </w:r>
      <w:r w:rsidR="0029483D" w:rsidRPr="0029483D">
        <w:rPr>
          <w:rFonts w:ascii="Arial Narrow" w:hAnsi="Arial Narrow"/>
        </w:rPr>
        <w:t>/predloženi</w:t>
      </w:r>
      <w:r w:rsidR="00AF7D3C" w:rsidRPr="007221B8">
        <w:rPr>
          <w:rFonts w:ascii="Arial Narrow" w:hAnsi="Arial Narrow"/>
        </w:rPr>
        <w:t xml:space="preserve"> na njegovi podlagi, </w:t>
      </w:r>
      <w:r w:rsidRPr="007221B8">
        <w:rPr>
          <w:rFonts w:ascii="Arial Narrow" w:hAnsi="Arial Narrow"/>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527B3126"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5B1964A2" w14:textId="77777777" w:rsidR="004E71F2" w:rsidRPr="007221B8" w:rsidRDefault="004E71F2" w:rsidP="00057EC3">
      <w:pPr>
        <w:widowControl w:val="0"/>
        <w:numPr>
          <w:ilvl w:val="2"/>
          <w:numId w:val="25"/>
        </w:numPr>
        <w:spacing w:after="120"/>
        <w:jc w:val="both"/>
        <w:rPr>
          <w:rFonts w:ascii="Arial Narrow" w:hAnsi="Arial Narrow"/>
        </w:rPr>
      </w:pPr>
      <w:r w:rsidRPr="007221B8">
        <w:rPr>
          <w:rFonts w:ascii="Arial Narrow" w:hAnsi="Arial Narrow"/>
        </w:rPr>
        <w:t>Okvirni sporazum je sestavljen v dveh izvodih, od katerih prejme vsaka pogodbena stranka po en izvod.</w:t>
      </w:r>
    </w:p>
    <w:p w14:paraId="78366EEB" w14:textId="77777777" w:rsidR="00EE7EDA" w:rsidRPr="007221B8" w:rsidRDefault="00EE7EDA" w:rsidP="00057EC3">
      <w:pPr>
        <w:widowControl w:val="0"/>
        <w:numPr>
          <w:ilvl w:val="2"/>
          <w:numId w:val="25"/>
        </w:numPr>
        <w:spacing w:after="120"/>
        <w:jc w:val="both"/>
        <w:rPr>
          <w:rFonts w:ascii="Arial Narrow" w:hAnsi="Arial Narrow"/>
        </w:rPr>
      </w:pPr>
      <w:r w:rsidRPr="007221B8">
        <w:rPr>
          <w:rFonts w:ascii="Arial Narrow" w:hAnsi="Arial Narrow"/>
        </w:rPr>
        <w:t>V primeru nasprotij oziroma neskladij glede določenih obveznosti/pravic strank tega okvirnega sporazuma, se za potrebe interpretacije, v kolikor ni drugače dogovorjeno, uporablja naslednji vrstni red:</w:t>
      </w:r>
    </w:p>
    <w:p w14:paraId="5B4A25EE" w14:textId="77777777" w:rsidR="00EE7EDA" w:rsidRPr="00406069" w:rsidRDefault="00EE7EDA" w:rsidP="00057EC3">
      <w:pPr>
        <w:pStyle w:val="Odstavekseznama"/>
        <w:widowControl w:val="0"/>
        <w:numPr>
          <w:ilvl w:val="4"/>
          <w:numId w:val="25"/>
        </w:numPr>
        <w:spacing w:after="120"/>
        <w:jc w:val="both"/>
        <w:rPr>
          <w:rFonts w:ascii="Arial Narrow" w:hAnsi="Arial Narrow"/>
        </w:rPr>
      </w:pPr>
      <w:r w:rsidRPr="007221B8">
        <w:rPr>
          <w:rFonts w:ascii="Arial Narrow" w:hAnsi="Arial Narrow"/>
        </w:rPr>
        <w:t>p</w:t>
      </w:r>
      <w:r w:rsidRPr="00406069">
        <w:rPr>
          <w:rFonts w:ascii="Arial Narrow" w:hAnsi="Arial Narrow"/>
        </w:rPr>
        <w:t>redmetn</w:t>
      </w:r>
      <w:r w:rsidRPr="007221B8">
        <w:rPr>
          <w:rFonts w:ascii="Arial Narrow" w:hAnsi="Arial Narrow"/>
        </w:rPr>
        <w:t>i okvirni sporazum</w:t>
      </w:r>
      <w:r w:rsidRPr="00406069">
        <w:rPr>
          <w:rFonts w:ascii="Arial Narrow" w:hAnsi="Arial Narrow"/>
        </w:rPr>
        <w:t>;</w:t>
      </w:r>
    </w:p>
    <w:p w14:paraId="469DFF57" w14:textId="77777777" w:rsidR="00EE7EDA" w:rsidRPr="00406069" w:rsidRDefault="00EE7EDA" w:rsidP="00057EC3">
      <w:pPr>
        <w:pStyle w:val="Odstavekseznama"/>
        <w:widowControl w:val="0"/>
        <w:numPr>
          <w:ilvl w:val="4"/>
          <w:numId w:val="25"/>
        </w:numPr>
        <w:spacing w:after="120"/>
        <w:jc w:val="both"/>
        <w:rPr>
          <w:rFonts w:ascii="Arial Narrow" w:hAnsi="Arial Narrow"/>
        </w:rPr>
      </w:pPr>
      <w:r w:rsidRPr="007221B8">
        <w:rPr>
          <w:rFonts w:ascii="Arial Narrow" w:hAnsi="Arial Narrow"/>
        </w:rPr>
        <w:t>dokumentacija v zvezi z oddajo javnega naročila oz.</w:t>
      </w:r>
      <w:r w:rsidRPr="00406069">
        <w:rPr>
          <w:rFonts w:ascii="Arial Narrow" w:hAnsi="Arial Narrow"/>
        </w:rPr>
        <w:t xml:space="preserve"> druga dokumentacija, izdelana ali posredovana s strani naročnika;</w:t>
      </w:r>
    </w:p>
    <w:p w14:paraId="36598B51" w14:textId="77777777" w:rsidR="00EE7EDA" w:rsidRPr="007221B8" w:rsidRDefault="00EE7EDA" w:rsidP="00406069">
      <w:pPr>
        <w:widowControl w:val="0"/>
        <w:spacing w:after="120"/>
        <w:jc w:val="both"/>
        <w:rPr>
          <w:rFonts w:ascii="Arial Narrow" w:hAnsi="Arial Narrow"/>
        </w:rPr>
      </w:pPr>
      <w:r w:rsidRPr="007221B8">
        <w:rPr>
          <w:rFonts w:ascii="Arial Narrow" w:hAnsi="Arial Narrow"/>
        </w:rPr>
        <w:t xml:space="preserve">       - ponudba oziroma druga dokumentacija, izdelana ali posredovana s strani dobavitelja.</w:t>
      </w:r>
    </w:p>
    <w:p w14:paraId="24426CAF" w14:textId="77777777" w:rsidR="00C84BD0" w:rsidRPr="007221B8" w:rsidRDefault="00C84BD0" w:rsidP="00C72318">
      <w:pPr>
        <w:widowControl w:val="0"/>
        <w:spacing w:after="120"/>
        <w:jc w:val="both"/>
        <w:rPr>
          <w:rFonts w:ascii="Arial Narrow" w:hAnsi="Arial Narro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E71F2" w:rsidRPr="007221B8" w14:paraId="6A999EC0" w14:textId="77777777" w:rsidTr="00C72318">
        <w:trPr>
          <w:trHeight w:val="20"/>
          <w:jc w:val="center"/>
        </w:trPr>
        <w:tc>
          <w:tcPr>
            <w:tcW w:w="4989" w:type="dxa"/>
            <w:tcBorders>
              <w:bottom w:val="single" w:sz="4" w:space="0" w:color="auto"/>
            </w:tcBorders>
            <w:shd w:val="clear" w:color="auto" w:fill="auto"/>
            <w:vAlign w:val="center"/>
          </w:tcPr>
          <w:p w14:paraId="23502947" w14:textId="77777777" w:rsidR="004E71F2" w:rsidRPr="007221B8" w:rsidRDefault="004E71F2" w:rsidP="004E71F2">
            <w:pPr>
              <w:widowControl w:val="0"/>
              <w:jc w:val="center"/>
              <w:rPr>
                <w:rFonts w:ascii="Arial Narrow" w:hAnsi="Arial Narrow"/>
                <w:b/>
              </w:rPr>
            </w:pPr>
            <w:r w:rsidRPr="007221B8">
              <w:rPr>
                <w:rFonts w:ascii="Arial Narrow" w:hAnsi="Arial Narrow"/>
                <w:b/>
              </w:rPr>
              <w:t>Začetek veljavnosti</w:t>
            </w:r>
          </w:p>
        </w:tc>
        <w:tc>
          <w:tcPr>
            <w:tcW w:w="4707" w:type="dxa"/>
            <w:tcBorders>
              <w:bottom w:val="single" w:sz="4" w:space="0" w:color="auto"/>
            </w:tcBorders>
            <w:shd w:val="clear" w:color="auto" w:fill="auto"/>
            <w:vAlign w:val="center"/>
          </w:tcPr>
          <w:p w14:paraId="554C4901" w14:textId="77777777" w:rsidR="004E71F2" w:rsidRPr="007221B8" w:rsidRDefault="004E71F2" w:rsidP="004E71F2">
            <w:pPr>
              <w:widowControl w:val="0"/>
              <w:jc w:val="center"/>
              <w:rPr>
                <w:rFonts w:ascii="Arial Narrow" w:hAnsi="Arial Narrow"/>
                <w:b/>
              </w:rPr>
            </w:pPr>
            <w:r w:rsidRPr="007221B8">
              <w:rPr>
                <w:rFonts w:ascii="Arial Narrow" w:hAnsi="Arial Narrow"/>
                <w:b/>
              </w:rPr>
              <w:t>Konec veljavnosti</w:t>
            </w:r>
          </w:p>
        </w:tc>
      </w:tr>
      <w:tr w:rsidR="004E71F2" w:rsidRPr="007221B8" w14:paraId="6100DAFA" w14:textId="77777777" w:rsidTr="00C72318">
        <w:trPr>
          <w:trHeight w:val="20"/>
          <w:jc w:val="center"/>
        </w:trPr>
        <w:tc>
          <w:tcPr>
            <w:tcW w:w="4989" w:type="dxa"/>
            <w:tcBorders>
              <w:bottom w:val="single" w:sz="4" w:space="0" w:color="auto"/>
            </w:tcBorders>
            <w:shd w:val="clear" w:color="auto" w:fill="auto"/>
            <w:vAlign w:val="center"/>
          </w:tcPr>
          <w:p w14:paraId="226C2177" w14:textId="77777777" w:rsidR="004E71F2" w:rsidRPr="007221B8" w:rsidRDefault="004E71F2" w:rsidP="004E71F2">
            <w:pPr>
              <w:widowControl w:val="0"/>
              <w:jc w:val="both"/>
              <w:rPr>
                <w:rFonts w:ascii="Arial Narrow" w:hAnsi="Arial Narrow"/>
              </w:rPr>
            </w:pPr>
            <w:r w:rsidRPr="007221B8">
              <w:rPr>
                <w:rFonts w:ascii="Arial Narrow" w:hAnsi="Arial Narrow"/>
              </w:rPr>
              <w:t>Z dnem podpisa zadnje od pogodbenih strank.</w:t>
            </w:r>
          </w:p>
          <w:p w14:paraId="294C936B" w14:textId="77777777" w:rsidR="004E71F2" w:rsidRPr="007221B8" w:rsidRDefault="004E71F2" w:rsidP="004E71F2">
            <w:pPr>
              <w:widowControl w:val="0"/>
              <w:jc w:val="both"/>
              <w:rPr>
                <w:rFonts w:ascii="Arial Narrow" w:hAnsi="Arial Narrow"/>
              </w:rPr>
            </w:pPr>
            <w:r w:rsidRPr="007221B8">
              <w:rPr>
                <w:rFonts w:ascii="Arial Narrow" w:hAnsi="Arial Narrow"/>
              </w:rPr>
              <w:t xml:space="preserve">Obveznost </w:t>
            </w:r>
            <w:r w:rsidR="00AF7D3C" w:rsidRPr="007221B8">
              <w:rPr>
                <w:rFonts w:ascii="Arial Narrow" w:hAnsi="Arial Narrow"/>
              </w:rPr>
              <w:t xml:space="preserve">izvajanja povpraševanj oziroma </w:t>
            </w:r>
            <w:r w:rsidRPr="007221B8">
              <w:rPr>
                <w:rFonts w:ascii="Arial Narrow" w:hAnsi="Arial Narrow"/>
              </w:rPr>
              <w:t xml:space="preserve">nabav na podlagi </w:t>
            </w:r>
            <w:r w:rsidR="00AF7D3C" w:rsidRPr="007221B8">
              <w:rPr>
                <w:rFonts w:ascii="Arial Narrow" w:hAnsi="Arial Narrow"/>
              </w:rPr>
              <w:t xml:space="preserve">okvirnega sporazuma </w:t>
            </w:r>
            <w:r w:rsidRPr="007221B8">
              <w:rPr>
                <w:rFonts w:ascii="Arial Narrow" w:hAnsi="Arial Narrow"/>
              </w:rPr>
              <w:t xml:space="preserve">nastopi </w:t>
            </w:r>
            <w:r w:rsidR="00AF7D3C" w:rsidRPr="007221B8">
              <w:rPr>
                <w:rFonts w:ascii="Arial Narrow" w:hAnsi="Arial Narrow"/>
              </w:rPr>
              <w:t>s trenutkom izvajanja</w:t>
            </w:r>
            <w:r w:rsidRPr="007221B8">
              <w:rPr>
                <w:rFonts w:ascii="Arial Narrow" w:hAnsi="Arial Narrow"/>
              </w:rPr>
              <w:t xml:space="preserve"> prvega izvedenega povpraševanja </w:t>
            </w:r>
            <w:r w:rsidR="00AF7D3C" w:rsidRPr="007221B8">
              <w:rPr>
                <w:rFonts w:ascii="Arial Narrow" w:hAnsi="Arial Narrow"/>
              </w:rPr>
              <w:t xml:space="preserve">na podlagi tega okvirnega sporazuma </w:t>
            </w:r>
            <w:r w:rsidRPr="007221B8">
              <w:rPr>
                <w:rFonts w:ascii="Arial Narrow" w:hAnsi="Arial Narrow"/>
              </w:rPr>
              <w:t>(naročnik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14:paraId="79C04AC2" w14:textId="77777777" w:rsidR="004E71F2" w:rsidRPr="007221B8" w:rsidRDefault="004E71F2" w:rsidP="004E71F2">
            <w:pPr>
              <w:widowControl w:val="0"/>
              <w:jc w:val="both"/>
              <w:rPr>
                <w:rFonts w:ascii="Arial Narrow" w:hAnsi="Arial Narrow"/>
              </w:rPr>
            </w:pPr>
            <w:r w:rsidRPr="001A370B">
              <w:rPr>
                <w:rFonts w:ascii="Arial Narrow" w:hAnsi="Arial Narrow"/>
              </w:rPr>
              <w:t>4 leta</w:t>
            </w:r>
            <w:r w:rsidR="0096597F" w:rsidRPr="001A370B">
              <w:rPr>
                <w:rFonts w:ascii="Arial Narrow" w:hAnsi="Arial Narrow"/>
              </w:rPr>
              <w:t>, šteto od dneva podpisa zadnje od strank</w:t>
            </w:r>
          </w:p>
        </w:tc>
      </w:tr>
      <w:tr w:rsidR="004E71F2" w:rsidRPr="007221B8" w14:paraId="67B33EFE" w14:textId="77777777" w:rsidTr="00C72318">
        <w:trPr>
          <w:trHeight w:val="20"/>
          <w:jc w:val="center"/>
        </w:trPr>
        <w:tc>
          <w:tcPr>
            <w:tcW w:w="9696" w:type="dxa"/>
            <w:gridSpan w:val="2"/>
            <w:tcBorders>
              <w:bottom w:val="single" w:sz="4" w:space="0" w:color="auto"/>
            </w:tcBorders>
            <w:shd w:val="clear" w:color="auto" w:fill="auto"/>
            <w:vAlign w:val="center"/>
          </w:tcPr>
          <w:p w14:paraId="78DD953D" w14:textId="77777777" w:rsidR="004E71F2" w:rsidRPr="007221B8" w:rsidRDefault="004E71F2" w:rsidP="004E71F2">
            <w:pPr>
              <w:widowControl w:val="0"/>
              <w:jc w:val="center"/>
              <w:rPr>
                <w:rFonts w:ascii="Arial Narrow" w:hAnsi="Arial Narrow"/>
              </w:rPr>
            </w:pPr>
            <w:r w:rsidRPr="007221B8">
              <w:rPr>
                <w:rFonts w:ascii="Arial Narrow" w:hAnsi="Arial Narrow"/>
                <w:b/>
              </w:rPr>
              <w:t>Predčas</w:t>
            </w:r>
            <w:r w:rsidR="00AF7D3C" w:rsidRPr="007221B8">
              <w:rPr>
                <w:rFonts w:ascii="Arial Narrow" w:hAnsi="Arial Narrow"/>
                <w:b/>
              </w:rPr>
              <w:t>en</w:t>
            </w:r>
            <w:r w:rsidRPr="007221B8">
              <w:rPr>
                <w:rFonts w:ascii="Arial Narrow" w:hAnsi="Arial Narrow"/>
                <w:b/>
              </w:rPr>
              <w:t xml:space="preserve"> od</w:t>
            </w:r>
            <w:r w:rsidR="00AF7D3C" w:rsidRPr="007221B8">
              <w:rPr>
                <w:rFonts w:ascii="Arial Narrow" w:hAnsi="Arial Narrow"/>
                <w:b/>
              </w:rPr>
              <w:t>stop od</w:t>
            </w:r>
            <w:r w:rsidRPr="007221B8">
              <w:rPr>
                <w:rFonts w:ascii="Arial Narrow" w:hAnsi="Arial Narrow"/>
                <w:b/>
              </w:rPr>
              <w:t xml:space="preserve"> okvirnega sporazuma</w:t>
            </w:r>
            <w:r w:rsidR="00EE7EDA" w:rsidRPr="007221B8">
              <w:rPr>
                <w:rFonts w:ascii="Arial Narrow" w:hAnsi="Arial Narrow"/>
                <w:b/>
              </w:rPr>
              <w:t xml:space="preserve"> oz. razlogi za predčasno prenehanje veljavnosti</w:t>
            </w:r>
            <w:r w:rsidRPr="007221B8">
              <w:rPr>
                <w:rFonts w:ascii="Arial Narrow" w:hAnsi="Arial Narrow"/>
                <w:b/>
              </w:rPr>
              <w:t xml:space="preserve"> </w:t>
            </w:r>
          </w:p>
        </w:tc>
      </w:tr>
      <w:tr w:rsidR="004E71F2" w:rsidRPr="007221B8" w14:paraId="36BB70F7" w14:textId="77777777" w:rsidTr="00C72318">
        <w:trPr>
          <w:trHeight w:val="20"/>
          <w:jc w:val="center"/>
        </w:trPr>
        <w:tc>
          <w:tcPr>
            <w:tcW w:w="4989" w:type="dxa"/>
            <w:tcBorders>
              <w:bottom w:val="single" w:sz="4" w:space="0" w:color="auto"/>
            </w:tcBorders>
            <w:shd w:val="clear" w:color="auto" w:fill="auto"/>
            <w:vAlign w:val="center"/>
          </w:tcPr>
          <w:p w14:paraId="62847D99" w14:textId="77777777" w:rsidR="004E71F2" w:rsidRPr="007221B8" w:rsidRDefault="004E71F2" w:rsidP="004E71F2">
            <w:pPr>
              <w:widowControl w:val="0"/>
              <w:jc w:val="center"/>
              <w:rPr>
                <w:rFonts w:ascii="Arial Narrow" w:hAnsi="Arial Narrow"/>
                <w:b/>
              </w:rPr>
            </w:pPr>
            <w:r w:rsidRPr="007221B8">
              <w:rPr>
                <w:rFonts w:ascii="Arial Narrow" w:hAnsi="Arial Narrow"/>
                <w:b/>
              </w:rPr>
              <w:t>Razlogi</w:t>
            </w:r>
          </w:p>
        </w:tc>
        <w:tc>
          <w:tcPr>
            <w:tcW w:w="4707" w:type="dxa"/>
            <w:tcBorders>
              <w:bottom w:val="single" w:sz="4" w:space="0" w:color="auto"/>
            </w:tcBorders>
            <w:shd w:val="clear" w:color="auto" w:fill="auto"/>
            <w:vAlign w:val="center"/>
          </w:tcPr>
          <w:p w14:paraId="0FD342EE" w14:textId="77777777" w:rsidR="004E71F2" w:rsidRPr="007221B8" w:rsidRDefault="00AF7D3C" w:rsidP="004E71F2">
            <w:pPr>
              <w:widowControl w:val="0"/>
              <w:jc w:val="center"/>
              <w:rPr>
                <w:rFonts w:ascii="Arial Narrow" w:hAnsi="Arial Narrow"/>
                <w:b/>
              </w:rPr>
            </w:pPr>
            <w:r w:rsidRPr="007221B8">
              <w:rPr>
                <w:rFonts w:ascii="Arial Narrow" w:hAnsi="Arial Narrow"/>
                <w:b/>
              </w:rPr>
              <w:t>Odstop učinkuje</w:t>
            </w:r>
          </w:p>
        </w:tc>
      </w:tr>
      <w:tr w:rsidR="004E71F2" w:rsidRPr="007221B8" w14:paraId="4CEA1703" w14:textId="77777777" w:rsidTr="00C72318">
        <w:trPr>
          <w:trHeight w:val="20"/>
          <w:jc w:val="center"/>
        </w:trPr>
        <w:tc>
          <w:tcPr>
            <w:tcW w:w="4989" w:type="dxa"/>
            <w:shd w:val="clear" w:color="auto" w:fill="auto"/>
            <w:vAlign w:val="center"/>
          </w:tcPr>
          <w:p w14:paraId="4FE978AA" w14:textId="77777777" w:rsidR="004E71F2" w:rsidRPr="007221B8" w:rsidRDefault="00AF7D3C" w:rsidP="00057EC3">
            <w:pPr>
              <w:widowControl w:val="0"/>
              <w:numPr>
                <w:ilvl w:val="0"/>
                <w:numId w:val="11"/>
              </w:numPr>
              <w:jc w:val="both"/>
              <w:rPr>
                <w:rFonts w:ascii="Arial Narrow" w:hAnsi="Arial Narrow"/>
              </w:rPr>
            </w:pPr>
            <w:r w:rsidRPr="007221B8">
              <w:rPr>
                <w:rFonts w:ascii="Arial Narrow" w:hAnsi="Arial Narrow"/>
              </w:rPr>
              <w:lastRenderedPageBreak/>
              <w:t>I</w:t>
            </w:r>
            <w:r w:rsidR="004E71F2" w:rsidRPr="007221B8">
              <w:rPr>
                <w:rFonts w:ascii="Arial Narrow" w:hAnsi="Arial Narrow"/>
              </w:rPr>
              <w:t xml:space="preserve">zvajalec </w:t>
            </w:r>
            <w:r w:rsidRPr="007221B8">
              <w:rPr>
                <w:rFonts w:ascii="Arial Narrow" w:hAnsi="Arial Narrow"/>
              </w:rPr>
              <w:t xml:space="preserve">se </w:t>
            </w:r>
            <w:r w:rsidR="004E71F2" w:rsidRPr="007221B8">
              <w:rPr>
                <w:rFonts w:ascii="Arial Narrow" w:hAnsi="Arial Narrow"/>
              </w:rPr>
              <w:t xml:space="preserve">zaporedoma vsaj </w:t>
            </w:r>
            <w:r w:rsidR="00406069">
              <w:rPr>
                <w:rFonts w:ascii="Arial Narrow" w:hAnsi="Arial Narrow"/>
              </w:rPr>
              <w:t>trikrat</w:t>
            </w:r>
            <w:r w:rsidR="004E71F2" w:rsidRPr="007221B8">
              <w:rPr>
                <w:rFonts w:ascii="Arial Narrow" w:hAnsi="Arial Narrow"/>
              </w:rPr>
              <w:t xml:space="preserve"> ne odzove na povpraševanje naročnika).</w:t>
            </w:r>
          </w:p>
        </w:tc>
        <w:tc>
          <w:tcPr>
            <w:tcW w:w="4707" w:type="dxa"/>
            <w:shd w:val="clear" w:color="auto" w:fill="auto"/>
            <w:vAlign w:val="center"/>
          </w:tcPr>
          <w:p w14:paraId="4AC6EFCB" w14:textId="77777777" w:rsidR="004E71F2" w:rsidRPr="007221B8" w:rsidRDefault="004E71F2" w:rsidP="004E71F2">
            <w:pPr>
              <w:widowControl w:val="0"/>
              <w:jc w:val="both"/>
              <w:rPr>
                <w:rFonts w:ascii="Arial Narrow" w:hAnsi="Arial Narrow"/>
              </w:rPr>
            </w:pPr>
            <w:r w:rsidRPr="007221B8">
              <w:rPr>
                <w:rFonts w:ascii="Arial Narrow" w:hAnsi="Arial Narrow"/>
              </w:rPr>
              <w:t>Z dnem, ko izvajalec prejme obvestilo o odpovedi okvirnega sporazuma.</w:t>
            </w:r>
          </w:p>
        </w:tc>
      </w:tr>
      <w:tr w:rsidR="00EE7EDA" w:rsidRPr="007221B8" w14:paraId="40545246" w14:textId="77777777" w:rsidTr="00C84BD0">
        <w:trPr>
          <w:trHeight w:val="678"/>
          <w:jc w:val="center"/>
        </w:trPr>
        <w:tc>
          <w:tcPr>
            <w:tcW w:w="4989" w:type="dxa"/>
            <w:shd w:val="clear" w:color="auto" w:fill="auto"/>
            <w:vAlign w:val="center"/>
          </w:tcPr>
          <w:p w14:paraId="4B81A6E1" w14:textId="77777777" w:rsidR="00EE7EDA" w:rsidRPr="00C84BD0" w:rsidRDefault="00EE7EDA" w:rsidP="00057EC3">
            <w:pPr>
              <w:widowControl w:val="0"/>
              <w:numPr>
                <w:ilvl w:val="0"/>
                <w:numId w:val="11"/>
              </w:numPr>
              <w:jc w:val="both"/>
              <w:rPr>
                <w:rFonts w:ascii="Arial Narrow" w:hAnsi="Arial Narrow"/>
              </w:rPr>
            </w:pPr>
            <w:r w:rsidRPr="00C84BD0">
              <w:rPr>
                <w:rFonts w:ascii="Arial Narrow" w:hAnsi="Arial Narrow"/>
              </w:rPr>
              <w:t>V primerih določenih v 96. členu ZJN-3.</w:t>
            </w:r>
          </w:p>
        </w:tc>
        <w:tc>
          <w:tcPr>
            <w:tcW w:w="4707" w:type="dxa"/>
            <w:shd w:val="clear" w:color="auto" w:fill="auto"/>
            <w:vAlign w:val="center"/>
          </w:tcPr>
          <w:p w14:paraId="47EBE8F1" w14:textId="77777777" w:rsidR="00EE7EDA" w:rsidRPr="007221B8" w:rsidRDefault="00EE7EDA" w:rsidP="00980559">
            <w:pPr>
              <w:widowControl w:val="0"/>
              <w:jc w:val="both"/>
              <w:rPr>
                <w:rFonts w:ascii="Arial Narrow" w:hAnsi="Arial Narrow"/>
              </w:rPr>
            </w:pPr>
            <w:r w:rsidRPr="007221B8">
              <w:rPr>
                <w:rFonts w:ascii="Arial Narrow" w:hAnsi="Arial Narrow"/>
              </w:rPr>
              <w:t>Z dnem, ko izvajalec prejme obvestilo o odpovedi okvirnega sporazuma</w:t>
            </w:r>
          </w:p>
        </w:tc>
      </w:tr>
      <w:tr w:rsidR="00EE7EDA" w:rsidRPr="007221B8" w14:paraId="0F742C33" w14:textId="77777777" w:rsidTr="00C72318">
        <w:trPr>
          <w:trHeight w:val="20"/>
          <w:jc w:val="center"/>
        </w:trPr>
        <w:tc>
          <w:tcPr>
            <w:tcW w:w="4989" w:type="dxa"/>
            <w:shd w:val="clear" w:color="auto" w:fill="auto"/>
            <w:vAlign w:val="center"/>
          </w:tcPr>
          <w:p w14:paraId="7DE51068" w14:textId="77777777" w:rsidR="00EE7EDA" w:rsidRPr="007221B8" w:rsidRDefault="00EE7EDA" w:rsidP="00057EC3">
            <w:pPr>
              <w:widowControl w:val="0"/>
              <w:numPr>
                <w:ilvl w:val="0"/>
                <w:numId w:val="11"/>
              </w:numPr>
              <w:jc w:val="both"/>
              <w:rPr>
                <w:rFonts w:ascii="Arial Narrow" w:hAnsi="Arial Narrow"/>
              </w:rPr>
            </w:pPr>
            <w:r w:rsidRPr="007221B8">
              <w:rPr>
                <w:rFonts w:ascii="Arial Narrow" w:hAnsi="Arial Narrow"/>
              </w:rPr>
              <w:t>Razvezni pogoj iz 67. člena ZJN-3:</w:t>
            </w:r>
          </w:p>
          <w:p w14:paraId="57B362D6" w14:textId="77777777" w:rsidR="00EE7EDA" w:rsidRPr="007221B8" w:rsidRDefault="00EE7EDA" w:rsidP="00406069">
            <w:pPr>
              <w:widowControl w:val="0"/>
              <w:ind w:left="284"/>
              <w:jc w:val="both"/>
              <w:rPr>
                <w:rFonts w:ascii="Arial Narrow" w:hAnsi="Arial Narrow"/>
              </w:rPr>
            </w:pPr>
            <w:r w:rsidRPr="007221B8">
              <w:rPr>
                <w:rFonts w:ascii="Arial Narrow" w:hAnsi="Arial Narrow"/>
              </w:rPr>
              <w:t xml:space="preserve">Če je naročnik seznanjen, </w:t>
            </w:r>
            <w:r w:rsidR="0029483D" w:rsidRPr="007D200B">
              <w:rPr>
                <w:rFonts w:ascii="Arial Narrow" w:hAnsi="Arial Narrow"/>
              </w:rPr>
              <w:t xml:space="preserve">da je sodišče s pravnomočno odločitvijo ugotovilo kršitev obveznosti iz drugega odstavka 3. člena </w:t>
            </w:r>
            <w:r w:rsidR="0029483D">
              <w:rPr>
                <w:rFonts w:ascii="Arial Narrow" w:hAnsi="Arial Narrow"/>
              </w:rPr>
              <w:t>ZJN-3</w:t>
            </w:r>
            <w:r w:rsidR="0029483D" w:rsidRPr="007D200B">
              <w:rPr>
                <w:rFonts w:ascii="Arial Narrow" w:hAnsi="Arial Narrow"/>
              </w:rPr>
              <w:t xml:space="preserve"> s strani izvajalca ali njegovega podizvajalca ali če je naročnik seznanjen, da je pristojni državni organ pri izvajalcu ali njegovem podizvajalcu v času izvajanja </w:t>
            </w:r>
            <w:r w:rsidR="0029483D">
              <w:rPr>
                <w:rFonts w:ascii="Arial Narrow" w:hAnsi="Arial Narrow"/>
              </w:rPr>
              <w:t>krovnega sporazuma</w:t>
            </w:r>
            <w:r w:rsidR="0029483D" w:rsidRPr="007D200B">
              <w:rPr>
                <w:rFonts w:ascii="Arial Narrow" w:hAnsi="Arial Narrow"/>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29483D">
              <w:rPr>
                <w:rFonts w:ascii="Arial Narrow" w:hAnsi="Arial Narrow"/>
              </w:rPr>
              <w:t xml:space="preserve"> ZJN-3</w:t>
            </w:r>
            <w:r w:rsidR="0029483D" w:rsidRPr="007D200B">
              <w:rPr>
                <w:rFonts w:ascii="Arial Narrow" w:hAnsi="Arial Narrow"/>
              </w:rPr>
              <w:t xml:space="preserve"> ali sam prevzame del, ki ga je oddal v </w:t>
            </w:r>
            <w:proofErr w:type="spellStart"/>
            <w:r w:rsidR="0029483D" w:rsidRPr="007D200B">
              <w:rPr>
                <w:rFonts w:ascii="Arial Narrow" w:hAnsi="Arial Narrow"/>
              </w:rPr>
              <w:t>podizvajanje</w:t>
            </w:r>
            <w:proofErr w:type="spellEnd"/>
            <w:r w:rsidR="0029483D" w:rsidRPr="007D200B">
              <w:rPr>
                <w:rFonts w:ascii="Arial Narrow" w:hAnsi="Arial Narrow"/>
              </w:rPr>
              <w:t xml:space="preserve"> temu podizvajalcu, če ta zamenjava ali prevzem ne pomeni bistvene spremembe </w:t>
            </w:r>
            <w:r w:rsidR="0029483D">
              <w:rPr>
                <w:rFonts w:ascii="Arial Narrow" w:hAnsi="Arial Narrow"/>
              </w:rPr>
              <w:t>krovnega sporazuma</w:t>
            </w:r>
            <w:r w:rsidR="0029483D" w:rsidRPr="007D200B">
              <w:rPr>
                <w:rFonts w:ascii="Arial Narrow" w:hAnsi="Arial Narrow"/>
              </w:rPr>
              <w:t xml:space="preserve">. Če izvajalec ni predložil dokazov zase ali za podizvajalca ali če jih je, pa naročnik oceni, da ti ukrepi ne zadoščajo, ali če izvajalec ne prevzame del sam ali predlaga novega podizvajalca ali če naročnik v skladu s 94. členom </w:t>
            </w:r>
            <w:r w:rsidR="0029483D">
              <w:rPr>
                <w:rFonts w:ascii="Arial Narrow" w:hAnsi="Arial Narrow"/>
              </w:rPr>
              <w:t>ZJN-3</w:t>
            </w:r>
            <w:r w:rsidR="0029483D" w:rsidRPr="007D200B">
              <w:rPr>
                <w:rFonts w:ascii="Arial Narrow" w:hAnsi="Arial Narrow"/>
              </w:rPr>
              <w:t xml:space="preserve"> pravočasno predlaganega novega podizvajalca zavrne, se razvezni pogoj uresniči pod pogojem, da je od seznanitve naročnika </w:t>
            </w:r>
            <w:r w:rsidR="0029483D" w:rsidRPr="007D200B">
              <w:rPr>
                <w:rFonts w:ascii="Arial Narrow" w:hAnsi="Arial Narrow"/>
              </w:rPr>
              <w:lastRenderedPageBreak/>
              <w:t xml:space="preserve">s kršitvijo in do izteka veljavnosti </w:t>
            </w:r>
            <w:r w:rsidR="0029483D">
              <w:rPr>
                <w:rFonts w:ascii="Arial Narrow" w:hAnsi="Arial Narrow"/>
              </w:rPr>
              <w:t>krovnega sporazuma</w:t>
            </w:r>
            <w:r w:rsidR="0029483D" w:rsidRPr="007D200B">
              <w:rPr>
                <w:rFonts w:ascii="Arial Narrow" w:hAnsi="Arial Narrow"/>
              </w:rPr>
              <w:t xml:space="preserve"> še najmanj šest mesecev.</w:t>
            </w:r>
            <w:r w:rsidRPr="007221B8">
              <w:rPr>
                <w:rFonts w:ascii="Arial Narrow" w:hAnsi="Arial Narrow"/>
              </w:rPr>
              <w:t xml:space="preserve">. </w:t>
            </w:r>
          </w:p>
        </w:tc>
        <w:tc>
          <w:tcPr>
            <w:tcW w:w="4707" w:type="dxa"/>
            <w:shd w:val="clear" w:color="auto" w:fill="auto"/>
            <w:vAlign w:val="center"/>
          </w:tcPr>
          <w:p w14:paraId="17E38BBA" w14:textId="77777777" w:rsidR="00EE7EDA" w:rsidRPr="007221B8" w:rsidRDefault="00EE7EDA" w:rsidP="004E71F2">
            <w:pPr>
              <w:widowControl w:val="0"/>
              <w:jc w:val="both"/>
              <w:rPr>
                <w:rFonts w:ascii="Arial Narrow" w:hAnsi="Arial Narrow"/>
              </w:rPr>
            </w:pPr>
            <w:r w:rsidRPr="007221B8">
              <w:rPr>
                <w:rFonts w:ascii="Arial Narrow" w:hAnsi="Arial Narrow"/>
              </w:rPr>
              <w:lastRenderedPageBreak/>
              <w:t xml:space="preserve">V primeru izpolnitve razveznega pogoja se šteje, da je okvirni sporazum oz. pogodba razvezana z dnem sklenitve novega okvirnega sporazuma oz. pogodbe o izvedbi javnega naročila, naročnik pa mora nov postopek oddaje javnega naročila začeti nemudoma, vendar najkasneje v </w:t>
            </w:r>
            <w:r w:rsidR="0029483D">
              <w:rPr>
                <w:rFonts w:ascii="Arial Narrow" w:hAnsi="Arial Narrow"/>
              </w:rPr>
              <w:t>6</w:t>
            </w:r>
            <w:r w:rsidRPr="007221B8">
              <w:rPr>
                <w:rFonts w:ascii="Arial Narrow" w:hAnsi="Arial Narrow"/>
              </w:rPr>
              <w:t xml:space="preserve">0 dneh od seznanitve s kršitvijo. Če naročnik v tem roku ne začne novega postopka javnega naročila, se šteje, da je okvirni sporazum oz. pogodba razvezana </w:t>
            </w:r>
            <w:r w:rsidR="0029483D" w:rsidRPr="0029483D">
              <w:rPr>
                <w:rFonts w:ascii="Arial Narrow" w:hAnsi="Arial Narrow"/>
              </w:rPr>
              <w:t>šestdeseti</w:t>
            </w:r>
            <w:r w:rsidRPr="007221B8">
              <w:rPr>
                <w:rFonts w:ascii="Arial Narrow" w:hAnsi="Arial Narrow"/>
              </w:rPr>
              <w:t xml:space="preserve"> dan od seznanitve s kršitvijo.</w:t>
            </w:r>
          </w:p>
        </w:tc>
      </w:tr>
      <w:tr w:rsidR="004E71F2" w:rsidRPr="007221B8" w14:paraId="40784CC0" w14:textId="77777777" w:rsidTr="00C72318">
        <w:trPr>
          <w:trHeight w:val="20"/>
          <w:jc w:val="center"/>
        </w:trPr>
        <w:tc>
          <w:tcPr>
            <w:tcW w:w="4989" w:type="dxa"/>
            <w:shd w:val="clear" w:color="auto" w:fill="auto"/>
            <w:vAlign w:val="center"/>
          </w:tcPr>
          <w:p w14:paraId="76D05AE5" w14:textId="77777777" w:rsidR="004E71F2" w:rsidRPr="007221B8" w:rsidRDefault="004E71F2" w:rsidP="00057EC3">
            <w:pPr>
              <w:widowControl w:val="0"/>
              <w:numPr>
                <w:ilvl w:val="0"/>
                <w:numId w:val="11"/>
              </w:numPr>
              <w:jc w:val="both"/>
              <w:rPr>
                <w:rFonts w:ascii="Arial Narrow" w:hAnsi="Arial Narrow"/>
              </w:rPr>
            </w:pPr>
            <w:r w:rsidRPr="007221B8">
              <w:rPr>
                <w:rFonts w:ascii="Arial Narrow" w:hAnsi="Arial Narrow"/>
              </w:rPr>
              <w:t>Če naročnik za tekoče leto nima zagotovljenih finančnih sredstev.</w:t>
            </w:r>
          </w:p>
        </w:tc>
        <w:tc>
          <w:tcPr>
            <w:tcW w:w="4707" w:type="dxa"/>
            <w:shd w:val="clear" w:color="auto" w:fill="auto"/>
            <w:vAlign w:val="center"/>
          </w:tcPr>
          <w:p w14:paraId="323BF023" w14:textId="77777777" w:rsidR="004E71F2" w:rsidRPr="007221B8" w:rsidRDefault="00406069" w:rsidP="004E71F2">
            <w:pPr>
              <w:widowControl w:val="0"/>
              <w:jc w:val="both"/>
              <w:rPr>
                <w:rFonts w:ascii="Arial Narrow" w:hAnsi="Arial Narrow"/>
              </w:rPr>
            </w:pPr>
            <w:r>
              <w:rPr>
                <w:rFonts w:ascii="Arial Narrow" w:hAnsi="Arial Narrow"/>
              </w:rPr>
              <w:t xml:space="preserve">1 </w:t>
            </w:r>
            <w:r w:rsidR="004E71F2" w:rsidRPr="007221B8">
              <w:rPr>
                <w:rFonts w:ascii="Arial Narrow" w:hAnsi="Arial Narrow"/>
              </w:rPr>
              <w:t>mesec od prejema pisnega obvestila.</w:t>
            </w:r>
          </w:p>
        </w:tc>
      </w:tr>
      <w:tr w:rsidR="004E71F2" w:rsidRPr="007221B8" w14:paraId="3EF121BB" w14:textId="77777777" w:rsidTr="00C72318">
        <w:trPr>
          <w:trHeight w:val="20"/>
          <w:jc w:val="center"/>
        </w:trPr>
        <w:tc>
          <w:tcPr>
            <w:tcW w:w="4989" w:type="dxa"/>
            <w:shd w:val="clear" w:color="auto" w:fill="auto"/>
            <w:vAlign w:val="center"/>
          </w:tcPr>
          <w:p w14:paraId="62253A04" w14:textId="77777777" w:rsidR="004E71F2" w:rsidRPr="007221B8" w:rsidRDefault="004E71F2" w:rsidP="00057EC3">
            <w:pPr>
              <w:widowControl w:val="0"/>
              <w:numPr>
                <w:ilvl w:val="0"/>
                <w:numId w:val="11"/>
              </w:numPr>
              <w:tabs>
                <w:tab w:val="left" w:pos="364"/>
              </w:tabs>
              <w:jc w:val="both"/>
              <w:rPr>
                <w:rFonts w:ascii="Arial Narrow" w:hAnsi="Arial Narrow"/>
              </w:rPr>
            </w:pPr>
            <w:r w:rsidRPr="007221B8">
              <w:rPr>
                <w:rFonts w:ascii="Arial Narrow" w:hAnsi="Arial Narrow"/>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492F843E"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 xml:space="preserve">Z dnem pravnomočnosti </w:t>
            </w:r>
            <w:r w:rsidR="00B70EFD" w:rsidRPr="007221B8">
              <w:rPr>
                <w:rFonts w:ascii="Arial Narrow" w:hAnsi="Arial Narrow"/>
              </w:rPr>
              <w:t xml:space="preserve">izvedenega </w:t>
            </w:r>
            <w:r w:rsidRPr="007221B8">
              <w:rPr>
                <w:rFonts w:ascii="Arial Narrow" w:hAnsi="Arial Narrow"/>
              </w:rPr>
              <w:t>novega javnega naročila.</w:t>
            </w:r>
          </w:p>
        </w:tc>
      </w:tr>
      <w:tr w:rsidR="004E71F2" w:rsidRPr="007221B8" w14:paraId="78D586C2" w14:textId="77777777" w:rsidTr="00C72318">
        <w:trPr>
          <w:trHeight w:val="20"/>
          <w:jc w:val="center"/>
        </w:trPr>
        <w:tc>
          <w:tcPr>
            <w:tcW w:w="4989" w:type="dxa"/>
            <w:shd w:val="clear" w:color="auto" w:fill="auto"/>
            <w:vAlign w:val="center"/>
          </w:tcPr>
          <w:p w14:paraId="43A7C94B" w14:textId="77777777" w:rsidR="004E71F2" w:rsidRPr="007221B8" w:rsidRDefault="004E71F2" w:rsidP="00057EC3">
            <w:pPr>
              <w:widowControl w:val="0"/>
              <w:numPr>
                <w:ilvl w:val="0"/>
                <w:numId w:val="11"/>
              </w:numPr>
              <w:tabs>
                <w:tab w:val="left" w:pos="364"/>
              </w:tabs>
              <w:jc w:val="both"/>
              <w:rPr>
                <w:rFonts w:ascii="Arial Narrow" w:hAnsi="Arial Narrow"/>
              </w:rPr>
            </w:pPr>
            <w:r w:rsidRPr="007221B8">
              <w:rPr>
                <w:rFonts w:ascii="Arial Narrow" w:hAnsi="Arial Narrow"/>
              </w:rPr>
              <w:t>Zaradi kršitev obveznosti</w:t>
            </w:r>
            <w:r w:rsidR="00B70EFD" w:rsidRPr="007221B8">
              <w:rPr>
                <w:rFonts w:ascii="Arial Narrow" w:hAnsi="Arial Narrow"/>
              </w:rPr>
              <w:t xml:space="preserve"> po tem okvirnem sporazumu</w:t>
            </w:r>
            <w:r w:rsidRPr="007221B8">
              <w:rPr>
                <w:rFonts w:ascii="Arial Narrow" w:hAnsi="Arial Narrow"/>
              </w:rPr>
              <w:t xml:space="preserve"> s strani nasprotne stranke, če kršitve ne prenehajo po opominu, poslanem pisno ali elektronsko. V primeru odstopa sta stranki </w:t>
            </w:r>
            <w:r w:rsidR="00B70EFD" w:rsidRPr="007221B8">
              <w:rPr>
                <w:rFonts w:ascii="Arial Narrow" w:hAnsi="Arial Narrow"/>
              </w:rPr>
              <w:t xml:space="preserve">okvirnega sporazuma </w:t>
            </w:r>
            <w:r w:rsidRPr="007221B8">
              <w:rPr>
                <w:rFonts w:ascii="Arial Narrow" w:hAnsi="Arial Narrow"/>
              </w:rPr>
              <w:t>dolžni poravnati medsebojne obveznosti iz tega sporazuma in nastalo škodo.</w:t>
            </w:r>
          </w:p>
        </w:tc>
        <w:tc>
          <w:tcPr>
            <w:tcW w:w="4707" w:type="dxa"/>
            <w:shd w:val="clear" w:color="auto" w:fill="auto"/>
            <w:vAlign w:val="center"/>
          </w:tcPr>
          <w:p w14:paraId="16E20B3B"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 xml:space="preserve">Z dnem, ko nasprotna stranka prejme obvestilo o </w:t>
            </w:r>
            <w:r w:rsidR="00B70EFD" w:rsidRPr="007221B8">
              <w:rPr>
                <w:rFonts w:ascii="Arial Narrow" w:hAnsi="Arial Narrow"/>
              </w:rPr>
              <w:t xml:space="preserve">odstopu od </w:t>
            </w:r>
            <w:r w:rsidRPr="007221B8">
              <w:rPr>
                <w:rFonts w:ascii="Arial Narrow" w:hAnsi="Arial Narrow"/>
              </w:rPr>
              <w:t>okvirnega sporazuma.</w:t>
            </w:r>
          </w:p>
        </w:tc>
      </w:tr>
      <w:tr w:rsidR="004E71F2" w:rsidRPr="007221B8" w14:paraId="129CCCA3" w14:textId="77777777" w:rsidTr="00C72318">
        <w:trPr>
          <w:trHeight w:val="20"/>
          <w:jc w:val="center"/>
        </w:trPr>
        <w:tc>
          <w:tcPr>
            <w:tcW w:w="4989" w:type="dxa"/>
            <w:shd w:val="clear" w:color="auto" w:fill="auto"/>
            <w:vAlign w:val="center"/>
          </w:tcPr>
          <w:p w14:paraId="329FC6C0" w14:textId="77777777" w:rsidR="004E71F2" w:rsidRPr="007221B8" w:rsidRDefault="00B70EFD" w:rsidP="00057EC3">
            <w:pPr>
              <w:widowControl w:val="0"/>
              <w:numPr>
                <w:ilvl w:val="0"/>
                <w:numId w:val="11"/>
              </w:numPr>
              <w:tabs>
                <w:tab w:val="left" w:pos="364"/>
              </w:tabs>
              <w:jc w:val="both"/>
              <w:rPr>
                <w:rFonts w:ascii="Arial Narrow" w:hAnsi="Arial Narrow"/>
              </w:rPr>
            </w:pPr>
            <w:r w:rsidRPr="007221B8">
              <w:rPr>
                <w:rFonts w:ascii="Arial Narrow" w:hAnsi="Arial Narrow"/>
              </w:rPr>
              <w:t>Sporazumno</w:t>
            </w:r>
            <w:r w:rsidR="004E71F2" w:rsidRPr="007221B8">
              <w:rPr>
                <w:rFonts w:ascii="Arial Narrow" w:hAnsi="Arial Narrow"/>
              </w:rPr>
              <w:t>.</w:t>
            </w:r>
          </w:p>
        </w:tc>
        <w:tc>
          <w:tcPr>
            <w:tcW w:w="4707" w:type="dxa"/>
            <w:shd w:val="clear" w:color="auto" w:fill="auto"/>
            <w:vAlign w:val="center"/>
          </w:tcPr>
          <w:p w14:paraId="36987A69"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Po poravnavi medsebojnih obveznosti iz okvirnega sporazuma.</w:t>
            </w:r>
          </w:p>
        </w:tc>
      </w:tr>
    </w:tbl>
    <w:p w14:paraId="24634F6D" w14:textId="77777777" w:rsidR="004E71F2" w:rsidRPr="007221B8" w:rsidRDefault="004E71F2" w:rsidP="004E71F2">
      <w:pPr>
        <w:widowControl w:val="0"/>
        <w:jc w:val="both"/>
        <w:rPr>
          <w:rFonts w:ascii="Arial Narrow" w:hAnsi="Arial Narrow"/>
        </w:rPr>
      </w:pPr>
    </w:p>
    <w:p w14:paraId="10EAC3A5" w14:textId="77777777" w:rsidR="004E71F2" w:rsidRPr="007221B8" w:rsidRDefault="004E71F2" w:rsidP="004E71F2">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E71F2" w:rsidRPr="007221B8" w14:paraId="52F8777A"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19604984" w14:textId="77777777" w:rsidR="004E71F2" w:rsidRPr="007221B8" w:rsidRDefault="004E71F2" w:rsidP="004E71F2">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1DF105C0" w14:textId="77777777" w:rsidR="004E71F2" w:rsidRPr="007221B8" w:rsidRDefault="004E71F2" w:rsidP="004E71F2">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42766473" w14:textId="77777777" w:rsidR="004E71F2" w:rsidRPr="007221B8" w:rsidRDefault="00B70EFD" w:rsidP="004E71F2">
            <w:pPr>
              <w:widowControl w:val="0"/>
              <w:rPr>
                <w:rFonts w:ascii="Arial Narrow" w:hAnsi="Arial Narrow"/>
                <w:b/>
              </w:rPr>
            </w:pPr>
            <w:r w:rsidRPr="007221B8">
              <w:rPr>
                <w:rFonts w:ascii="Arial Narrow" w:hAnsi="Arial Narrow"/>
                <w:b/>
              </w:rPr>
              <w:t>Dobavitelj</w:t>
            </w:r>
          </w:p>
        </w:tc>
      </w:tr>
      <w:tr w:rsidR="004E71F2" w:rsidRPr="007221B8" w14:paraId="4340FF24"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210C6C26"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749DA5B3"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5EEAB132"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6C9CBE07" w14:textId="77777777" w:rsidR="004E71F2" w:rsidRPr="007221B8" w:rsidRDefault="004E71F2" w:rsidP="004E71F2">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5432FDD7" w14:textId="77777777" w:rsidR="004E71F2" w:rsidRPr="007221B8" w:rsidRDefault="004E71F2" w:rsidP="004E71F2">
            <w:pPr>
              <w:widowControl w:val="0"/>
              <w:rPr>
                <w:rFonts w:ascii="Arial Narrow" w:hAnsi="Arial Narrow"/>
              </w:rPr>
            </w:pPr>
          </w:p>
        </w:tc>
      </w:tr>
      <w:tr w:rsidR="004E71F2" w:rsidRPr="007221B8" w14:paraId="27C7A8EF" w14:textId="77777777" w:rsidTr="00C72318">
        <w:trPr>
          <w:trHeight w:val="20"/>
          <w:jc w:val="center"/>
        </w:trPr>
        <w:tc>
          <w:tcPr>
            <w:tcW w:w="4484" w:type="dxa"/>
            <w:tcBorders>
              <w:top w:val="single" w:sz="4" w:space="0" w:color="auto"/>
              <w:left w:val="nil"/>
              <w:bottom w:val="nil"/>
              <w:right w:val="nil"/>
            </w:tcBorders>
            <w:shd w:val="clear" w:color="auto" w:fill="auto"/>
            <w:vAlign w:val="bottom"/>
          </w:tcPr>
          <w:p w14:paraId="2F88E058"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311368C3" w14:textId="77777777" w:rsidR="004E71F2" w:rsidRPr="007221B8" w:rsidRDefault="004E71F2" w:rsidP="004E71F2">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50A6BDAE" w14:textId="77777777" w:rsidR="004E71F2" w:rsidRPr="007221B8" w:rsidRDefault="004E71F2" w:rsidP="004E71F2">
            <w:pPr>
              <w:widowControl w:val="0"/>
              <w:rPr>
                <w:rFonts w:ascii="Arial Narrow" w:hAnsi="Arial Narrow"/>
              </w:rPr>
            </w:pPr>
            <w:r w:rsidRPr="007221B8">
              <w:rPr>
                <w:rFonts w:ascii="Arial Narrow" w:hAnsi="Arial Narrow"/>
              </w:rPr>
              <w:t xml:space="preserve">                 , dne</w:t>
            </w:r>
          </w:p>
        </w:tc>
      </w:tr>
      <w:tr w:rsidR="004E71F2" w:rsidRPr="007221B8" w14:paraId="6E190B4C" w14:textId="77777777" w:rsidTr="00C72318">
        <w:trPr>
          <w:trHeight w:val="20"/>
          <w:jc w:val="center"/>
        </w:trPr>
        <w:tc>
          <w:tcPr>
            <w:tcW w:w="4484" w:type="dxa"/>
            <w:tcBorders>
              <w:top w:val="nil"/>
              <w:left w:val="nil"/>
              <w:bottom w:val="nil"/>
              <w:right w:val="nil"/>
            </w:tcBorders>
            <w:shd w:val="clear" w:color="auto" w:fill="auto"/>
            <w:vAlign w:val="bottom"/>
          </w:tcPr>
          <w:p w14:paraId="31A8A1CE" w14:textId="77777777" w:rsidR="004E71F2" w:rsidRPr="007221B8" w:rsidRDefault="004E71F2" w:rsidP="004E71F2">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w:t>
            </w:r>
            <w:r w:rsidR="00566092" w:rsidRPr="007221B8">
              <w:rPr>
                <w:rFonts w:ascii="Arial Narrow" w:hAnsi="Arial Narrow"/>
              </w:rPr>
              <w:t>i</w:t>
            </w:r>
            <w:r w:rsidRPr="007221B8">
              <w:rPr>
                <w:rFonts w:ascii="Arial Narrow" w:hAnsi="Arial Narrow"/>
              </w:rPr>
              <w:t xml:space="preserve">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2D543288" w14:textId="77777777" w:rsidR="004E71F2" w:rsidRPr="007221B8" w:rsidRDefault="004E71F2" w:rsidP="004E71F2">
            <w:pPr>
              <w:widowControl w:val="0"/>
              <w:rPr>
                <w:rFonts w:ascii="Arial Narrow" w:hAnsi="Arial Narrow"/>
              </w:rPr>
            </w:pPr>
          </w:p>
        </w:tc>
        <w:tc>
          <w:tcPr>
            <w:tcW w:w="4484" w:type="dxa"/>
            <w:tcBorders>
              <w:top w:val="nil"/>
              <w:left w:val="nil"/>
              <w:bottom w:val="nil"/>
              <w:right w:val="nil"/>
            </w:tcBorders>
            <w:shd w:val="clear" w:color="auto" w:fill="auto"/>
            <w:vAlign w:val="bottom"/>
          </w:tcPr>
          <w:p w14:paraId="122344F4" w14:textId="77777777" w:rsidR="004E71F2" w:rsidRPr="007221B8" w:rsidRDefault="004E71F2" w:rsidP="004E71F2">
            <w:pPr>
              <w:widowControl w:val="0"/>
              <w:rPr>
                <w:rFonts w:ascii="Arial Narrow" w:hAnsi="Arial Narrow"/>
              </w:rPr>
            </w:pPr>
            <w:r w:rsidRPr="007221B8">
              <w:rPr>
                <w:rFonts w:ascii="Arial Narrow" w:hAnsi="Arial Narrow"/>
              </w:rPr>
              <w:t>Podpisnik:</w:t>
            </w:r>
          </w:p>
        </w:tc>
      </w:tr>
    </w:tbl>
    <w:p w14:paraId="51D34776" w14:textId="77777777" w:rsidR="004E71F2" w:rsidRPr="007221B8" w:rsidRDefault="004E71F2" w:rsidP="004E71F2">
      <w:pPr>
        <w:widowControl w:val="0"/>
        <w:jc w:val="both"/>
        <w:rPr>
          <w:rFonts w:ascii="Arial Narrow" w:hAnsi="Arial Narrow"/>
        </w:rPr>
      </w:pPr>
    </w:p>
    <w:p w14:paraId="31696697" w14:textId="77777777" w:rsidR="004E71F2" w:rsidRPr="007221B8" w:rsidRDefault="004E71F2" w:rsidP="004E71F2">
      <w:pPr>
        <w:rPr>
          <w:rFonts w:ascii="Arial Narrow" w:hAnsi="Arial Narrow"/>
        </w:rPr>
      </w:pPr>
    </w:p>
    <w:p w14:paraId="339177D6" w14:textId="77777777" w:rsidR="00705878" w:rsidRPr="007221B8" w:rsidRDefault="00705878" w:rsidP="004E71F2">
      <w:pPr>
        <w:rPr>
          <w:rFonts w:ascii="Arial Narrow" w:hAnsi="Arial Narrow"/>
        </w:rPr>
      </w:pPr>
    </w:p>
    <w:p w14:paraId="6EAF236F" w14:textId="77777777" w:rsidR="00705878" w:rsidRPr="007221B8" w:rsidRDefault="00705878" w:rsidP="004E71F2">
      <w:pPr>
        <w:rPr>
          <w:rFonts w:ascii="Arial Narrow" w:hAnsi="Arial Narrow"/>
        </w:rPr>
      </w:pPr>
    </w:p>
    <w:p w14:paraId="4FEF393B" w14:textId="77777777" w:rsidR="00705878" w:rsidRPr="007221B8" w:rsidRDefault="00B70EFD" w:rsidP="004E71F2">
      <w:pPr>
        <w:rPr>
          <w:rFonts w:ascii="Arial Narrow" w:hAnsi="Arial Narrow"/>
        </w:rPr>
      </w:pPr>
      <w:r w:rsidRPr="007221B8">
        <w:rPr>
          <w:rFonts w:ascii="Arial Narrow" w:hAnsi="Arial Narrow"/>
        </w:rPr>
        <w:br w:type="page"/>
      </w:r>
      <w:bookmarkStart w:id="2" w:name="_Hlk126671044"/>
    </w:p>
    <w:p w14:paraId="27737975" w14:textId="77777777" w:rsidR="00F63106" w:rsidRPr="007221B8" w:rsidRDefault="00F63106" w:rsidP="00F63106">
      <w:pPr>
        <w:jc w:val="center"/>
        <w:rPr>
          <w:rFonts w:ascii="Arial Narrow" w:hAnsi="Arial Narrow"/>
          <w:b/>
        </w:rPr>
      </w:pPr>
      <w:r w:rsidRPr="007221B8">
        <w:rPr>
          <w:rFonts w:ascii="Arial Narrow" w:hAnsi="Arial Narrow"/>
          <w:b/>
        </w:rPr>
        <w:lastRenderedPageBreak/>
        <w:t>VZOREC POGODBE – POSAMEZEN OKVIRNI SPORAZUM</w:t>
      </w:r>
    </w:p>
    <w:p w14:paraId="14073BFF" w14:textId="77777777" w:rsidR="0082247E" w:rsidRPr="007221B8" w:rsidRDefault="0082247E" w:rsidP="00F63106">
      <w:pPr>
        <w:jc w:val="center"/>
        <w:rPr>
          <w:rFonts w:ascii="Arial Narrow" w:hAnsi="Arial Narrow"/>
          <w:b/>
        </w:rPr>
      </w:pPr>
    </w:p>
    <w:p w14:paraId="74956BD7" w14:textId="77777777" w:rsidR="00F63106" w:rsidRPr="007221B8" w:rsidRDefault="00F63106" w:rsidP="00F63106">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7221B8" w14:paraId="6048564F" w14:textId="77777777" w:rsidTr="00C84BD0">
        <w:trPr>
          <w:trHeight w:val="20"/>
          <w:jc w:val="center"/>
        </w:trPr>
        <w:tc>
          <w:tcPr>
            <w:tcW w:w="9695" w:type="dxa"/>
            <w:gridSpan w:val="2"/>
            <w:shd w:val="clear" w:color="auto" w:fill="auto"/>
            <w:vAlign w:val="center"/>
          </w:tcPr>
          <w:p w14:paraId="23571EE1" w14:textId="77777777" w:rsidR="00F63106" w:rsidRPr="007221B8" w:rsidRDefault="00F63106" w:rsidP="00C84BD0">
            <w:pPr>
              <w:widowControl w:val="0"/>
              <w:jc w:val="center"/>
              <w:rPr>
                <w:rFonts w:ascii="Arial Narrow" w:hAnsi="Arial Narrow"/>
              </w:rPr>
            </w:pPr>
            <w:r w:rsidRPr="007221B8">
              <w:rPr>
                <w:rFonts w:ascii="Arial Narrow" w:hAnsi="Arial Narrow"/>
                <w:b/>
              </w:rPr>
              <w:t>NAROČNIK</w:t>
            </w:r>
          </w:p>
        </w:tc>
      </w:tr>
      <w:tr w:rsidR="00F63106" w:rsidRPr="007221B8" w14:paraId="017F4E91" w14:textId="77777777" w:rsidTr="00C84BD0">
        <w:trPr>
          <w:trHeight w:val="20"/>
          <w:jc w:val="center"/>
        </w:trPr>
        <w:tc>
          <w:tcPr>
            <w:tcW w:w="2405" w:type="dxa"/>
            <w:shd w:val="clear" w:color="auto" w:fill="auto"/>
            <w:vAlign w:val="center"/>
          </w:tcPr>
          <w:p w14:paraId="5223F3DB" w14:textId="77777777" w:rsidR="00F63106" w:rsidRPr="007221B8" w:rsidRDefault="00F63106" w:rsidP="00C84BD0">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484F0C9F"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1BA41777"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0124F2B2"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F63106" w:rsidRPr="007221B8" w14:paraId="5F916F6B" w14:textId="77777777" w:rsidTr="00C84BD0">
        <w:trPr>
          <w:trHeight w:val="20"/>
          <w:jc w:val="center"/>
        </w:trPr>
        <w:tc>
          <w:tcPr>
            <w:tcW w:w="2405" w:type="dxa"/>
            <w:shd w:val="clear" w:color="auto" w:fill="auto"/>
            <w:vAlign w:val="center"/>
          </w:tcPr>
          <w:p w14:paraId="0BF5B120" w14:textId="77777777" w:rsidR="00F63106" w:rsidRPr="007221B8" w:rsidRDefault="00F63106" w:rsidP="00C84BD0">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6B98CA2F"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F63106" w:rsidRPr="007221B8" w14:paraId="05CEEA73" w14:textId="77777777" w:rsidTr="00C84BD0">
        <w:trPr>
          <w:trHeight w:val="20"/>
          <w:jc w:val="center"/>
        </w:trPr>
        <w:tc>
          <w:tcPr>
            <w:tcW w:w="2405" w:type="dxa"/>
            <w:shd w:val="clear" w:color="auto" w:fill="auto"/>
            <w:vAlign w:val="center"/>
          </w:tcPr>
          <w:p w14:paraId="696C56D4" w14:textId="77777777" w:rsidR="00F63106" w:rsidRPr="007221B8" w:rsidRDefault="00F63106" w:rsidP="00C84BD0">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7C4BDFA0"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F63106" w:rsidRPr="007221B8" w14:paraId="14854530" w14:textId="77777777" w:rsidTr="00C84BD0">
        <w:trPr>
          <w:trHeight w:val="20"/>
          <w:jc w:val="center"/>
        </w:trPr>
        <w:tc>
          <w:tcPr>
            <w:tcW w:w="2405" w:type="dxa"/>
            <w:shd w:val="clear" w:color="auto" w:fill="auto"/>
            <w:vAlign w:val="center"/>
          </w:tcPr>
          <w:p w14:paraId="6E04F1DA" w14:textId="77777777" w:rsidR="00F63106" w:rsidRPr="007221B8" w:rsidRDefault="00F63106" w:rsidP="00C84BD0">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4EBF1B40"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F63106" w:rsidRPr="007221B8" w14:paraId="1E13C1D7" w14:textId="77777777" w:rsidTr="00C84BD0">
        <w:trPr>
          <w:trHeight w:val="20"/>
          <w:jc w:val="center"/>
        </w:trPr>
        <w:tc>
          <w:tcPr>
            <w:tcW w:w="2405" w:type="dxa"/>
            <w:shd w:val="clear" w:color="auto" w:fill="auto"/>
            <w:vAlign w:val="center"/>
          </w:tcPr>
          <w:p w14:paraId="57BBFB3B" w14:textId="77777777" w:rsidR="00F63106" w:rsidRPr="007221B8" w:rsidRDefault="00F63106" w:rsidP="00C84BD0">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61A1FA7F" w14:textId="77777777" w:rsidR="00F63106" w:rsidRPr="007221B8" w:rsidRDefault="00F63106" w:rsidP="00C84BD0">
            <w:pPr>
              <w:widowControl w:val="0"/>
              <w:rPr>
                <w:rFonts w:ascii="Arial Narrow" w:hAnsi="Arial Narrow"/>
              </w:rPr>
            </w:pPr>
            <w:r w:rsidRPr="007221B8">
              <w:rPr>
                <w:rFonts w:ascii="Arial Narrow" w:hAnsi="Arial Narrow"/>
              </w:rPr>
              <w:t>01 522 11 26</w:t>
            </w:r>
          </w:p>
        </w:tc>
      </w:tr>
      <w:tr w:rsidR="00F63106" w:rsidRPr="007221B8" w14:paraId="425F0525" w14:textId="77777777" w:rsidTr="00C84BD0">
        <w:trPr>
          <w:trHeight w:val="20"/>
          <w:jc w:val="center"/>
        </w:trPr>
        <w:tc>
          <w:tcPr>
            <w:tcW w:w="2405" w:type="dxa"/>
            <w:shd w:val="clear" w:color="auto" w:fill="auto"/>
            <w:vAlign w:val="center"/>
          </w:tcPr>
          <w:p w14:paraId="77001790" w14:textId="77777777" w:rsidR="00F63106" w:rsidRPr="007221B8" w:rsidRDefault="00F63106" w:rsidP="00C84BD0">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5994F3EF" w14:textId="77777777" w:rsidR="00F63106" w:rsidRPr="007221B8" w:rsidRDefault="00F63106" w:rsidP="00C84BD0">
            <w:pPr>
              <w:widowControl w:val="0"/>
              <w:rPr>
                <w:rFonts w:ascii="Arial Narrow" w:hAnsi="Arial Narrow"/>
              </w:rPr>
            </w:pPr>
            <w:r w:rsidRPr="007221B8">
              <w:rPr>
                <w:rFonts w:ascii="Arial Narrow" w:hAnsi="Arial Narrow"/>
              </w:rPr>
              <w:t>spela.pipan@kclj.si</w:t>
            </w:r>
          </w:p>
        </w:tc>
      </w:tr>
      <w:tr w:rsidR="00F63106" w:rsidRPr="007221B8" w14:paraId="4F7438A4" w14:textId="77777777" w:rsidTr="00C84BD0">
        <w:trPr>
          <w:trHeight w:val="20"/>
          <w:jc w:val="center"/>
        </w:trPr>
        <w:tc>
          <w:tcPr>
            <w:tcW w:w="2405" w:type="dxa"/>
            <w:shd w:val="clear" w:color="auto" w:fill="auto"/>
            <w:vAlign w:val="center"/>
          </w:tcPr>
          <w:p w14:paraId="525536CE" w14:textId="77777777" w:rsidR="00F63106" w:rsidRPr="007221B8" w:rsidRDefault="00F63106" w:rsidP="00C84BD0">
            <w:pPr>
              <w:widowControl w:val="0"/>
              <w:rPr>
                <w:rFonts w:ascii="Arial Narrow" w:hAnsi="Arial Narrow"/>
                <w:b/>
              </w:rPr>
            </w:pPr>
            <w:r w:rsidRPr="007221B8">
              <w:rPr>
                <w:rFonts w:ascii="Arial Narrow" w:hAnsi="Arial Narrow"/>
                <w:b/>
              </w:rPr>
              <w:t>Skrbnik</w:t>
            </w:r>
          </w:p>
        </w:tc>
        <w:tc>
          <w:tcPr>
            <w:tcW w:w="7290" w:type="dxa"/>
            <w:shd w:val="clear" w:color="auto" w:fill="auto"/>
            <w:vAlign w:val="center"/>
          </w:tcPr>
          <w:p w14:paraId="2A2458ED" w14:textId="77777777" w:rsidR="00F63106" w:rsidRPr="007221B8" w:rsidRDefault="00F63106" w:rsidP="00C84BD0">
            <w:pPr>
              <w:widowControl w:val="0"/>
              <w:rPr>
                <w:rFonts w:ascii="Arial Narrow" w:hAnsi="Arial Narrow"/>
              </w:rPr>
            </w:pPr>
            <w:r w:rsidRPr="007221B8">
              <w:rPr>
                <w:rFonts w:ascii="Arial Narrow" w:hAnsi="Arial Narrow"/>
              </w:rPr>
              <w:t>Špela Pipan, univ. dipl. bibl.</w:t>
            </w:r>
          </w:p>
        </w:tc>
      </w:tr>
      <w:tr w:rsidR="00F63106" w:rsidRPr="007221B8" w14:paraId="51D7EA01" w14:textId="77777777" w:rsidTr="00C84BD0">
        <w:trPr>
          <w:trHeight w:val="20"/>
          <w:jc w:val="center"/>
        </w:trPr>
        <w:tc>
          <w:tcPr>
            <w:tcW w:w="2405" w:type="dxa"/>
            <w:shd w:val="clear" w:color="auto" w:fill="auto"/>
            <w:vAlign w:val="center"/>
          </w:tcPr>
          <w:p w14:paraId="38ADBC6D" w14:textId="77777777" w:rsidR="00F63106" w:rsidRPr="007221B8" w:rsidRDefault="00F63106" w:rsidP="00C84BD0">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7C227B0F"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dre. med., generalni direktor UKC Ljubljana</w:t>
            </w:r>
            <w:r w:rsidRPr="007221B8">
              <w:rPr>
                <w:rFonts w:ascii="Arial Narrow" w:hAnsi="Arial Narrow"/>
              </w:rPr>
              <w:fldChar w:fldCharType="end"/>
            </w:r>
          </w:p>
        </w:tc>
      </w:tr>
      <w:tr w:rsidR="00F63106" w:rsidRPr="007221B8" w14:paraId="201E73A6" w14:textId="77777777" w:rsidTr="00C84BD0">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166E" w14:textId="77777777" w:rsidR="00F63106" w:rsidRPr="007221B8" w:rsidRDefault="00F63106" w:rsidP="00C84BD0">
            <w:pPr>
              <w:widowControl w:val="0"/>
              <w:jc w:val="center"/>
              <w:rPr>
                <w:rFonts w:ascii="Arial Narrow" w:hAnsi="Arial Narrow"/>
              </w:rPr>
            </w:pPr>
            <w:r w:rsidRPr="007221B8">
              <w:rPr>
                <w:rFonts w:ascii="Arial Narrow" w:hAnsi="Arial Narrow"/>
                <w:b/>
              </w:rPr>
              <w:t>DOBAVITELJ oz. IZVAJALEC</w:t>
            </w:r>
          </w:p>
        </w:tc>
      </w:tr>
      <w:tr w:rsidR="00F63106" w:rsidRPr="007221B8" w14:paraId="4FE52CC7"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4B475A2E" w14:textId="77777777" w:rsidR="00F63106" w:rsidRPr="007221B8" w:rsidRDefault="00F63106" w:rsidP="00C84BD0">
            <w:pPr>
              <w:widowControl w:val="0"/>
              <w:rPr>
                <w:rFonts w:ascii="Arial Narrow" w:hAnsi="Arial Narrow"/>
                <w:b/>
              </w:rPr>
            </w:pPr>
            <w:r w:rsidRPr="007221B8">
              <w:rPr>
                <w:rFonts w:ascii="Arial Narrow" w:hAnsi="Arial Narrow"/>
                <w:b/>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B5B7D5E" w14:textId="77777777" w:rsidR="00F63106" w:rsidRPr="007221B8" w:rsidRDefault="00F63106" w:rsidP="00C84BD0">
            <w:pPr>
              <w:widowControl w:val="0"/>
              <w:rPr>
                <w:rFonts w:ascii="Arial Narrow" w:hAnsi="Arial Narrow"/>
              </w:rPr>
            </w:pPr>
            <w:r w:rsidRPr="007221B8">
              <w:rPr>
                <w:rFonts w:ascii="Arial Narrow" w:hAnsi="Arial Narrow"/>
              </w:rPr>
              <w:t xml:space="preserve"> </w:t>
            </w:r>
          </w:p>
        </w:tc>
      </w:tr>
      <w:tr w:rsidR="00F63106" w:rsidRPr="007221B8" w14:paraId="2DD3C8E9"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5F3BFE3" w14:textId="77777777" w:rsidR="00F63106" w:rsidRPr="007221B8" w:rsidRDefault="00F63106" w:rsidP="00C84BD0">
            <w:pPr>
              <w:widowControl w:val="0"/>
              <w:rPr>
                <w:rFonts w:ascii="Arial Narrow" w:hAnsi="Arial Narrow"/>
                <w:b/>
              </w:rPr>
            </w:pPr>
            <w:r w:rsidRPr="007221B8">
              <w:rPr>
                <w:rFonts w:ascii="Arial Narrow" w:hAnsi="Arial Narrow"/>
                <w:b/>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3152908" w14:textId="77777777" w:rsidR="00F63106" w:rsidRPr="007221B8" w:rsidRDefault="00F63106" w:rsidP="00C84BD0">
            <w:pPr>
              <w:widowControl w:val="0"/>
              <w:rPr>
                <w:rFonts w:ascii="Arial Narrow" w:hAnsi="Arial Narrow"/>
              </w:rPr>
            </w:pPr>
          </w:p>
        </w:tc>
      </w:tr>
      <w:tr w:rsidR="00F63106" w:rsidRPr="007221B8" w14:paraId="7F246DD2"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0CF648B" w14:textId="77777777" w:rsidR="00F63106" w:rsidRPr="007221B8" w:rsidRDefault="00F63106" w:rsidP="00C84BD0">
            <w:pPr>
              <w:widowControl w:val="0"/>
              <w:rPr>
                <w:rFonts w:ascii="Arial Narrow" w:hAnsi="Arial Narrow"/>
                <w:b/>
              </w:rPr>
            </w:pPr>
            <w:r w:rsidRPr="007221B8">
              <w:rPr>
                <w:rFonts w:ascii="Arial Narrow" w:hAnsi="Arial Narrow"/>
                <w:b/>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F50F06E" w14:textId="77777777" w:rsidR="00F63106" w:rsidRPr="007221B8" w:rsidRDefault="00F63106" w:rsidP="00C84BD0">
            <w:pPr>
              <w:widowControl w:val="0"/>
              <w:rPr>
                <w:rFonts w:ascii="Arial Narrow" w:hAnsi="Arial Narrow"/>
              </w:rPr>
            </w:pPr>
          </w:p>
        </w:tc>
      </w:tr>
      <w:tr w:rsidR="00F63106" w:rsidRPr="007221B8" w14:paraId="1F047F76"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3960488" w14:textId="77777777" w:rsidR="00F63106" w:rsidRPr="007221B8" w:rsidRDefault="00F63106" w:rsidP="00C84BD0">
            <w:pPr>
              <w:widowControl w:val="0"/>
              <w:rPr>
                <w:rFonts w:ascii="Arial Narrow" w:hAnsi="Arial Narrow"/>
                <w:b/>
              </w:rPr>
            </w:pPr>
            <w:r w:rsidRPr="007221B8">
              <w:rPr>
                <w:rFonts w:ascii="Arial Narrow" w:hAnsi="Arial Narrow"/>
                <w:b/>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D3896F9" w14:textId="77777777" w:rsidR="00F63106" w:rsidRPr="007221B8" w:rsidRDefault="00F63106" w:rsidP="00C84BD0">
            <w:pPr>
              <w:widowControl w:val="0"/>
              <w:rPr>
                <w:rFonts w:ascii="Arial Narrow" w:hAnsi="Arial Narrow"/>
              </w:rPr>
            </w:pPr>
          </w:p>
        </w:tc>
      </w:tr>
      <w:tr w:rsidR="00F63106" w:rsidRPr="007221B8" w14:paraId="55ED2693"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0A9AA3C4" w14:textId="77777777" w:rsidR="00F63106" w:rsidRPr="007221B8" w:rsidRDefault="00F63106" w:rsidP="00C84BD0">
            <w:pPr>
              <w:widowControl w:val="0"/>
              <w:rPr>
                <w:rFonts w:ascii="Arial Narrow" w:hAnsi="Arial Narrow"/>
                <w:b/>
              </w:rPr>
            </w:pPr>
            <w:r w:rsidRPr="007221B8">
              <w:rPr>
                <w:rFonts w:ascii="Arial Narrow" w:hAnsi="Arial Narrow"/>
                <w:b/>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69895E22" w14:textId="77777777" w:rsidR="00F63106" w:rsidRPr="007221B8" w:rsidRDefault="00F63106" w:rsidP="00C84BD0">
            <w:pPr>
              <w:widowControl w:val="0"/>
              <w:rPr>
                <w:rFonts w:ascii="Arial Narrow" w:hAnsi="Arial Narrow"/>
              </w:rPr>
            </w:pPr>
          </w:p>
        </w:tc>
      </w:tr>
      <w:tr w:rsidR="00F63106" w:rsidRPr="007221B8" w14:paraId="7454237C"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05EDC8A5" w14:textId="77777777" w:rsidR="00F63106" w:rsidRPr="007221B8" w:rsidRDefault="00F63106" w:rsidP="00C84BD0">
            <w:pPr>
              <w:widowControl w:val="0"/>
              <w:rPr>
                <w:rFonts w:ascii="Arial Narrow" w:hAnsi="Arial Narrow"/>
                <w:b/>
              </w:rPr>
            </w:pPr>
            <w:r w:rsidRPr="007221B8">
              <w:rPr>
                <w:rFonts w:ascii="Arial Narrow" w:hAnsi="Arial Narrow"/>
                <w:b/>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E37235B" w14:textId="77777777" w:rsidR="00F63106" w:rsidRPr="007221B8" w:rsidRDefault="00F63106" w:rsidP="00C84BD0">
            <w:pPr>
              <w:widowControl w:val="0"/>
              <w:rPr>
                <w:rFonts w:ascii="Arial Narrow" w:hAnsi="Arial Narrow"/>
              </w:rPr>
            </w:pPr>
          </w:p>
        </w:tc>
      </w:tr>
      <w:tr w:rsidR="00F63106" w:rsidRPr="007221B8" w14:paraId="20AA328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AE24C8C" w14:textId="77777777" w:rsidR="00F63106" w:rsidRPr="007221B8" w:rsidRDefault="00F63106" w:rsidP="00C84BD0">
            <w:pPr>
              <w:widowControl w:val="0"/>
              <w:rPr>
                <w:rFonts w:ascii="Arial Narrow" w:hAnsi="Arial Narrow"/>
                <w:b/>
              </w:rPr>
            </w:pPr>
            <w:r w:rsidRPr="007221B8">
              <w:rPr>
                <w:rFonts w:ascii="Arial Narrow" w:hAnsi="Arial Narrow"/>
                <w:b/>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369F847B" w14:textId="77777777" w:rsidR="00F63106" w:rsidRPr="007221B8" w:rsidRDefault="00F63106" w:rsidP="00C84BD0">
            <w:pPr>
              <w:widowControl w:val="0"/>
              <w:rPr>
                <w:rFonts w:ascii="Arial Narrow" w:hAnsi="Arial Narrow"/>
              </w:rPr>
            </w:pPr>
          </w:p>
        </w:tc>
      </w:tr>
      <w:tr w:rsidR="00F63106" w:rsidRPr="007221B8" w14:paraId="6C956F3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C62638D" w14:textId="77777777" w:rsidR="00F63106" w:rsidRPr="007221B8" w:rsidRDefault="00F63106" w:rsidP="00C84BD0">
            <w:pPr>
              <w:widowControl w:val="0"/>
              <w:rPr>
                <w:rFonts w:ascii="Arial Narrow" w:hAnsi="Arial Narrow"/>
                <w:b/>
              </w:rPr>
            </w:pPr>
            <w:r w:rsidRPr="007221B8">
              <w:rPr>
                <w:rFonts w:ascii="Arial Narrow" w:hAnsi="Arial Narrow"/>
                <w:b/>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2591FCA1" w14:textId="77777777" w:rsidR="00F63106" w:rsidRPr="007221B8" w:rsidRDefault="00F63106" w:rsidP="00C84BD0">
            <w:pPr>
              <w:widowControl w:val="0"/>
              <w:rPr>
                <w:rFonts w:ascii="Arial Narrow" w:hAnsi="Arial Narrow"/>
              </w:rPr>
            </w:pPr>
          </w:p>
        </w:tc>
      </w:tr>
    </w:tbl>
    <w:p w14:paraId="3BD9BE05"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in</w:t>
      </w:r>
    </w:p>
    <w:p w14:paraId="2B5BA2A7" w14:textId="77777777" w:rsidR="00F63106" w:rsidRPr="007221B8" w:rsidRDefault="00F63106" w:rsidP="00F63106">
      <w:pPr>
        <w:widowControl w:val="0"/>
        <w:spacing w:before="120" w:after="120"/>
        <w:jc w:val="both"/>
        <w:rPr>
          <w:rFonts w:ascii="Arial Narrow" w:hAnsi="Arial Narrow"/>
        </w:rPr>
      </w:pPr>
      <w:r w:rsidRPr="007221B8">
        <w:rPr>
          <w:rFonts w:ascii="Arial Narrow" w:hAnsi="Arial Narrow"/>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F63106" w:rsidRPr="007221B8" w14:paraId="7582C57B" w14:textId="77777777" w:rsidTr="00C84BD0">
        <w:trPr>
          <w:trHeight w:val="20"/>
          <w:jc w:val="center"/>
        </w:trPr>
        <w:tc>
          <w:tcPr>
            <w:tcW w:w="9694" w:type="dxa"/>
            <w:shd w:val="clear" w:color="auto" w:fill="auto"/>
            <w:vAlign w:val="center"/>
          </w:tcPr>
          <w:p w14:paraId="757BBC87" w14:textId="77777777" w:rsidR="00F63106" w:rsidRPr="007221B8" w:rsidRDefault="0082247E" w:rsidP="00C84BD0">
            <w:pPr>
              <w:widowControl w:val="0"/>
              <w:jc w:val="center"/>
              <w:rPr>
                <w:rFonts w:ascii="Arial Narrow" w:hAnsi="Arial Narrow"/>
                <w:b/>
              </w:rPr>
            </w:pPr>
            <w:r w:rsidRPr="007221B8">
              <w:rPr>
                <w:rFonts w:ascii="Arial Narrow" w:hAnsi="Arial Narrow"/>
                <w:b/>
              </w:rPr>
              <w:t xml:space="preserve">POSAMEZEN OKVIRNI SPORAZUM OZ. </w:t>
            </w:r>
            <w:r w:rsidR="00F63106" w:rsidRPr="007221B8">
              <w:rPr>
                <w:rFonts w:ascii="Arial Narrow" w:hAnsi="Arial Narrow"/>
                <w:b/>
              </w:rPr>
              <w:t xml:space="preserve">POGODBO ŠT. ____________ </w:t>
            </w:r>
            <w:r w:rsidRPr="007221B8">
              <w:rPr>
                <w:rFonts w:ascii="Arial Narrow" w:hAnsi="Arial Narrow"/>
                <w:b/>
              </w:rPr>
              <w:t>H KROVNEMU</w:t>
            </w:r>
            <w:r w:rsidR="00F63106" w:rsidRPr="007221B8">
              <w:rPr>
                <w:rFonts w:ascii="Arial Narrow" w:hAnsi="Arial Narrow"/>
                <w:b/>
              </w:rPr>
              <w:t xml:space="preserve"> OKVIRNEMU SPORAZUMU </w:t>
            </w:r>
          </w:p>
          <w:p w14:paraId="26FC7B69" w14:textId="77777777" w:rsidR="00F63106" w:rsidRPr="007221B8" w:rsidRDefault="00F63106" w:rsidP="00C84BD0">
            <w:pPr>
              <w:widowControl w:val="0"/>
              <w:jc w:val="center"/>
              <w:rPr>
                <w:rFonts w:ascii="Arial Narrow" w:hAnsi="Arial Narrow"/>
                <w:b/>
              </w:rPr>
            </w:pPr>
            <w:r w:rsidRPr="007221B8">
              <w:rPr>
                <w:rFonts w:ascii="Arial Narrow" w:hAnsi="Arial Narrow"/>
                <w:b/>
              </w:rPr>
              <w:t xml:space="preserve">O NAKUPU </w:t>
            </w:r>
            <w:r w:rsidR="00123715">
              <w:rPr>
                <w:rFonts w:ascii="Arial Narrow" w:hAnsi="Arial Narrow"/>
                <w:b/>
              </w:rPr>
              <w:t>TUBUSOV, VODIL IN SOND</w:t>
            </w:r>
            <w:r w:rsidRPr="007221B8">
              <w:rPr>
                <w:rFonts w:ascii="Arial Narrow" w:hAnsi="Arial Narrow"/>
                <w:b/>
              </w:rPr>
              <w:t xml:space="preserve"> številka ___________</w:t>
            </w:r>
          </w:p>
          <w:p w14:paraId="3F172211" w14:textId="77777777" w:rsidR="00F63106" w:rsidRPr="007221B8" w:rsidRDefault="00F63106" w:rsidP="00C84BD0">
            <w:pPr>
              <w:widowControl w:val="0"/>
              <w:jc w:val="center"/>
              <w:rPr>
                <w:rFonts w:ascii="Arial Narrow" w:hAnsi="Arial Narrow"/>
                <w:b/>
              </w:rPr>
            </w:pPr>
            <w:r w:rsidRPr="007221B8">
              <w:rPr>
                <w:rFonts w:ascii="Arial Narrow" w:hAnsi="Arial Narrow"/>
                <w:b/>
              </w:rPr>
              <w:t>(v nadaljevanju: pogodba)</w:t>
            </w:r>
          </w:p>
        </w:tc>
      </w:tr>
    </w:tbl>
    <w:p w14:paraId="34DF01AF" w14:textId="77777777" w:rsidR="00F63106" w:rsidRPr="007221B8" w:rsidRDefault="00F63106" w:rsidP="00F63106">
      <w:pPr>
        <w:widowControl w:val="0"/>
        <w:jc w:val="both"/>
        <w:rPr>
          <w:rFonts w:ascii="Arial Narrow" w:hAnsi="Arial Narrow"/>
        </w:rPr>
      </w:pPr>
    </w:p>
    <w:p w14:paraId="6A50761B" w14:textId="77777777" w:rsidR="00F63106" w:rsidRPr="007221B8" w:rsidRDefault="00F63106" w:rsidP="00F63106">
      <w:pPr>
        <w:widowControl w:val="0"/>
        <w:jc w:val="both"/>
        <w:rPr>
          <w:rFonts w:ascii="Arial Narrow" w:hAnsi="Arial Narrow"/>
        </w:rPr>
      </w:pPr>
    </w:p>
    <w:p w14:paraId="2BCFDA5A"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5FF881CA" w14:textId="77777777" w:rsidR="00F63106" w:rsidRPr="007221B8" w:rsidRDefault="00F63106" w:rsidP="00F63106">
      <w:pPr>
        <w:widowControl w:val="0"/>
        <w:spacing w:after="120"/>
        <w:jc w:val="center"/>
        <w:rPr>
          <w:rFonts w:ascii="Arial Narrow" w:hAnsi="Arial Narrow"/>
        </w:rPr>
      </w:pPr>
      <w:r w:rsidRPr="007221B8">
        <w:rPr>
          <w:rFonts w:ascii="Arial Narrow" w:hAnsi="Arial Narrow"/>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63106" w:rsidRPr="007221B8" w14:paraId="07C61F86" w14:textId="77777777" w:rsidTr="00C84BD0">
        <w:trPr>
          <w:trHeight w:val="20"/>
          <w:jc w:val="center"/>
        </w:trPr>
        <w:tc>
          <w:tcPr>
            <w:tcW w:w="4847" w:type="dxa"/>
            <w:shd w:val="clear" w:color="auto" w:fill="auto"/>
            <w:vAlign w:val="center"/>
          </w:tcPr>
          <w:p w14:paraId="5B980D14" w14:textId="77777777" w:rsidR="009703D2" w:rsidRPr="007221B8" w:rsidRDefault="009703D2" w:rsidP="00C84BD0">
            <w:pPr>
              <w:widowControl w:val="0"/>
              <w:jc w:val="both"/>
              <w:rPr>
                <w:rFonts w:ascii="Arial Narrow" w:hAnsi="Arial Narrow"/>
                <w:b/>
              </w:rPr>
            </w:pPr>
            <w:r w:rsidRPr="007221B8">
              <w:rPr>
                <w:rFonts w:ascii="Arial Narrow" w:hAnsi="Arial Narrow"/>
                <w:b/>
              </w:rPr>
              <w:lastRenderedPageBreak/>
              <w:t>Postopek javnega naročanja</w:t>
            </w:r>
          </w:p>
          <w:p w14:paraId="733AAB47" w14:textId="77777777" w:rsidR="009703D2" w:rsidRPr="007221B8" w:rsidRDefault="009703D2" w:rsidP="00C84BD0">
            <w:pPr>
              <w:widowControl w:val="0"/>
              <w:jc w:val="both"/>
              <w:rPr>
                <w:rFonts w:ascii="Arial Narrow" w:hAnsi="Arial Narrow"/>
                <w:b/>
              </w:rPr>
            </w:pPr>
          </w:p>
          <w:p w14:paraId="2CC9BC07" w14:textId="77777777" w:rsidR="009703D2" w:rsidRPr="007221B8" w:rsidRDefault="009703D2" w:rsidP="00C84BD0">
            <w:pPr>
              <w:widowControl w:val="0"/>
              <w:jc w:val="both"/>
              <w:rPr>
                <w:rFonts w:ascii="Arial Narrow" w:hAnsi="Arial Narrow"/>
                <w:b/>
              </w:rPr>
            </w:pPr>
          </w:p>
          <w:p w14:paraId="523F2E7C" w14:textId="77777777" w:rsidR="00F63106" w:rsidRPr="007221B8" w:rsidRDefault="00F63106" w:rsidP="00C84BD0">
            <w:pPr>
              <w:widowControl w:val="0"/>
              <w:jc w:val="both"/>
              <w:rPr>
                <w:rFonts w:ascii="Arial Narrow" w:hAnsi="Arial Narrow"/>
                <w:b/>
              </w:rPr>
            </w:pPr>
            <w:r w:rsidRPr="007221B8">
              <w:rPr>
                <w:rFonts w:ascii="Arial Narrow" w:hAnsi="Arial Narrow"/>
                <w:b/>
              </w:rPr>
              <w:t>Povpraševanje, ki je podlaga za sklenitev pogodbe</w:t>
            </w:r>
          </w:p>
        </w:tc>
        <w:tc>
          <w:tcPr>
            <w:tcW w:w="4847" w:type="dxa"/>
            <w:shd w:val="clear" w:color="auto" w:fill="auto"/>
            <w:vAlign w:val="center"/>
          </w:tcPr>
          <w:p w14:paraId="5CE731FF" w14:textId="77777777" w:rsidR="009703D2" w:rsidRPr="007221B8" w:rsidRDefault="009703D2" w:rsidP="00C84BD0">
            <w:pPr>
              <w:widowControl w:val="0"/>
              <w:pBdr>
                <w:bottom w:val="single" w:sz="12" w:space="1" w:color="auto"/>
              </w:pBdr>
              <w:ind w:left="360"/>
              <w:jc w:val="both"/>
              <w:rPr>
                <w:rFonts w:ascii="Arial Narrow" w:hAnsi="Arial Narrow"/>
                <w:noProof/>
              </w:rPr>
            </w:pPr>
            <w:r w:rsidRPr="007221B8">
              <w:rPr>
                <w:rFonts w:ascii="Arial Narrow" w:hAnsi="Arial Narrow"/>
                <w:noProof/>
              </w:rPr>
              <w:t>objavljeno na portalu javnih naročil pod št. dne _______ (v nadaljevanju: javno naročilo)</w:t>
            </w:r>
          </w:p>
          <w:p w14:paraId="2C75F382" w14:textId="77777777" w:rsidR="009703D2" w:rsidRPr="007221B8" w:rsidRDefault="009703D2" w:rsidP="00C84BD0">
            <w:pPr>
              <w:widowControl w:val="0"/>
              <w:ind w:left="360"/>
              <w:jc w:val="both"/>
              <w:rPr>
                <w:rFonts w:ascii="Arial Narrow" w:hAnsi="Arial Narrow"/>
                <w:noProof/>
              </w:rPr>
            </w:pPr>
          </w:p>
          <w:p w14:paraId="440B7CF8" w14:textId="77777777" w:rsidR="00F63106" w:rsidRPr="007221B8" w:rsidRDefault="00F63106" w:rsidP="00C84BD0">
            <w:pPr>
              <w:widowControl w:val="0"/>
              <w:ind w:left="360"/>
              <w:jc w:val="both"/>
              <w:rPr>
                <w:rFonts w:ascii="Arial Narrow" w:hAnsi="Arial Narrow"/>
              </w:rPr>
            </w:pPr>
            <w:r w:rsidRPr="007221B8">
              <w:rPr>
                <w:rFonts w:ascii="Arial Narrow" w:hAnsi="Arial Narrow"/>
                <w:noProof/>
              </w:rPr>
              <w:t>_________________________________ (v nadaljevanju: povpraševanje)</w:t>
            </w:r>
            <w:r w:rsidRPr="007221B8">
              <w:rPr>
                <w:rFonts w:ascii="Arial Narrow" w:hAnsi="Arial Narrow"/>
                <w:noProof/>
              </w:rPr>
              <w:fldChar w:fldCharType="begin"/>
            </w:r>
            <w:r w:rsidRPr="007221B8">
              <w:rPr>
                <w:rFonts w:ascii="Arial Narrow" w:hAnsi="Arial Narrow"/>
                <w:noProof/>
              </w:rPr>
              <w:instrText xml:space="preserve"> DOCPROPERTY  "MFiles_P1045"  \* MERGEFORMAT </w:instrText>
            </w:r>
            <w:r w:rsidRPr="007221B8">
              <w:rPr>
                <w:rFonts w:ascii="Arial Narrow" w:hAnsi="Arial Narrow"/>
                <w:noProof/>
              </w:rPr>
              <w:fldChar w:fldCharType="end"/>
            </w:r>
          </w:p>
        </w:tc>
      </w:tr>
    </w:tbl>
    <w:p w14:paraId="56B3FA98" w14:textId="77777777" w:rsidR="00F63106" w:rsidRPr="007221B8" w:rsidRDefault="00F63106" w:rsidP="00F63106">
      <w:pPr>
        <w:pStyle w:val="Odstavekseznama"/>
        <w:widowControl w:val="0"/>
        <w:spacing w:after="120"/>
        <w:rPr>
          <w:rFonts w:ascii="Arial Narrow" w:hAnsi="Arial Narrow"/>
        </w:rPr>
      </w:pPr>
    </w:p>
    <w:p w14:paraId="51A18BC9"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3D7C6D72"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PREDMET</w:t>
      </w:r>
    </w:p>
    <w:p w14:paraId="697F7691" w14:textId="480449B3" w:rsidR="00F63106" w:rsidRPr="007221B8" w:rsidRDefault="00F63106" w:rsidP="00057EC3">
      <w:pPr>
        <w:pStyle w:val="Odstavekseznama"/>
        <w:widowControl w:val="0"/>
        <w:numPr>
          <w:ilvl w:val="0"/>
          <w:numId w:val="30"/>
        </w:numPr>
        <w:spacing w:after="120"/>
        <w:contextualSpacing w:val="0"/>
        <w:jc w:val="both"/>
        <w:rPr>
          <w:rFonts w:ascii="Arial Narrow" w:hAnsi="Arial Narrow"/>
        </w:rPr>
      </w:pPr>
      <w:r w:rsidRPr="007221B8">
        <w:rPr>
          <w:rFonts w:ascii="Arial Narrow" w:hAnsi="Arial Narrow"/>
        </w:rPr>
        <w:t xml:space="preserve">Predmet te pogodbe je dobava </w:t>
      </w:r>
      <w:r w:rsidR="0061561D">
        <w:rPr>
          <w:rFonts w:ascii="Arial Narrow" w:hAnsi="Arial Narrow"/>
        </w:rPr>
        <w:t>tubusov, vodil in sond</w:t>
      </w:r>
      <w:r w:rsidRPr="007221B8">
        <w:rPr>
          <w:rFonts w:ascii="Arial Narrow" w:hAnsi="Arial Narrow"/>
        </w:rPr>
        <w:t xml:space="preserve"> kot izhaja iz o</w:t>
      </w:r>
      <w:r w:rsidR="00511F7B">
        <w:rPr>
          <w:rFonts w:ascii="Arial Narrow" w:hAnsi="Arial Narrow"/>
        </w:rPr>
        <w:t xml:space="preserve">dločitve </w:t>
      </w:r>
      <w:r w:rsidRPr="007221B8">
        <w:rPr>
          <w:rFonts w:ascii="Arial Narrow" w:hAnsi="Arial Narrow"/>
        </w:rPr>
        <w:t xml:space="preserve">o oddaji </w:t>
      </w:r>
      <w:r w:rsidR="00511F7B">
        <w:rPr>
          <w:rFonts w:ascii="Arial Narrow" w:hAnsi="Arial Narrow"/>
        </w:rPr>
        <w:t>naročila</w:t>
      </w:r>
      <w:r w:rsidRPr="007221B8">
        <w:rPr>
          <w:rFonts w:ascii="Arial Narrow" w:hAnsi="Arial Narrow"/>
        </w:rPr>
        <w:t xml:space="preserve"> št. ___________ z dne ____________ oz. predračuna dobavitelja št. _________________, ki je priloga 1 te pogodbe</w:t>
      </w:r>
      <w:r w:rsidR="00C05653" w:rsidRPr="007221B8">
        <w:rPr>
          <w:rFonts w:ascii="Arial Narrow" w:hAnsi="Arial Narrow"/>
        </w:rPr>
        <w:t xml:space="preserve"> (v nadaljevanju: blago)</w:t>
      </w:r>
      <w:r w:rsidRPr="007221B8">
        <w:rPr>
          <w:rFonts w:ascii="Arial Narrow" w:hAnsi="Arial Narrow"/>
        </w:rPr>
        <w:t>.</w:t>
      </w:r>
    </w:p>
    <w:p w14:paraId="59F495CE" w14:textId="77777777" w:rsidR="00F63106" w:rsidRPr="007221B8" w:rsidRDefault="00F63106" w:rsidP="00057EC3">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Izvajalec mora dobavljati blago vrste, kakovosti, lastnosti in blagovne znamke ter po ceni, kot je opredeljeno v prilogi 1 te pogodbe in skladno z vzorcem, če je bil ta naročniku predložen v fazi povpraševanja.  </w:t>
      </w:r>
    </w:p>
    <w:p w14:paraId="1723E6B7" w14:textId="77777777" w:rsidR="009703D2" w:rsidRPr="007221B8" w:rsidRDefault="009703D2" w:rsidP="00057EC3">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Sestavni del te pogodbe je tudi vsa </w:t>
      </w:r>
      <w:r w:rsidR="00C05653" w:rsidRPr="007221B8">
        <w:rPr>
          <w:rFonts w:ascii="Arial Narrow" w:hAnsi="Arial Narrow"/>
        </w:rPr>
        <w:t>v nadaljevanju navedena</w:t>
      </w:r>
      <w:r w:rsidRPr="007221B8">
        <w:rPr>
          <w:rFonts w:ascii="Arial Narrow" w:hAnsi="Arial Narrow"/>
        </w:rPr>
        <w:t xml:space="preserve"> dokumentacija:</w:t>
      </w:r>
    </w:p>
    <w:p w14:paraId="5756BD04"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Dokumentacija v zvezi z oddajo javnega naročila (v nadaljevanju tudi: razpisna dokumentacija)</w:t>
      </w:r>
    </w:p>
    <w:p w14:paraId="359E27AF"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Krovni okvirni sporazum</w:t>
      </w:r>
    </w:p>
    <w:p w14:paraId="0F652744"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Ponudbena dokumentacija, oddana v postopku javnega naročanja</w:t>
      </w:r>
    </w:p>
    <w:p w14:paraId="36A00224"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Povpraševanje naročnika</w:t>
      </w:r>
    </w:p>
    <w:p w14:paraId="337EFFE3" w14:textId="77777777" w:rsidR="009703D2" w:rsidRPr="007221B8" w:rsidRDefault="009703D2" w:rsidP="00057EC3">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2A2B7504" w14:textId="77777777" w:rsidR="007221B8" w:rsidRPr="007221B8" w:rsidRDefault="007221B8" w:rsidP="00406069">
      <w:pPr>
        <w:pStyle w:val="Odstavekseznama"/>
        <w:ind w:left="1440"/>
        <w:rPr>
          <w:rFonts w:ascii="Arial Narrow" w:hAnsi="Arial Narrow"/>
        </w:rPr>
      </w:pPr>
    </w:p>
    <w:p w14:paraId="6034F437" w14:textId="77777777" w:rsidR="00C05653" w:rsidRPr="007221B8" w:rsidRDefault="009703D2" w:rsidP="00057EC3">
      <w:pPr>
        <w:pStyle w:val="Odstavekseznama"/>
        <w:widowControl w:val="0"/>
        <w:numPr>
          <w:ilvl w:val="0"/>
          <w:numId w:val="30"/>
        </w:numPr>
        <w:spacing w:after="120"/>
        <w:jc w:val="both"/>
        <w:rPr>
          <w:rFonts w:ascii="Arial Narrow" w:hAnsi="Arial Narrow"/>
        </w:rPr>
      </w:pPr>
      <w:r w:rsidRPr="00406069">
        <w:rPr>
          <w:rFonts w:ascii="Arial Narrow" w:hAnsi="Arial Narrow"/>
        </w:rPr>
        <w:t xml:space="preserve">V primeru nasprotij oziroma neskladij glede določenih obveznosti/pravic </w:t>
      </w:r>
      <w:r w:rsidR="00C05653" w:rsidRPr="00406069">
        <w:rPr>
          <w:rFonts w:ascii="Arial Narrow" w:hAnsi="Arial Narrow"/>
        </w:rPr>
        <w:t>pogodbenih strank</w:t>
      </w:r>
      <w:r w:rsidRPr="00406069">
        <w:rPr>
          <w:rFonts w:ascii="Arial Narrow" w:hAnsi="Arial Narrow"/>
        </w:rPr>
        <w:t xml:space="preserve">, se za potrebe interpretacije, v kolikor ni drugače dogovorjeno, uporablja </w:t>
      </w:r>
      <w:r w:rsidR="00C05653" w:rsidRPr="00406069">
        <w:rPr>
          <w:rFonts w:ascii="Arial Narrow" w:hAnsi="Arial Narrow"/>
        </w:rPr>
        <w:t xml:space="preserve">naslednji </w:t>
      </w:r>
      <w:r w:rsidRPr="00406069">
        <w:rPr>
          <w:rFonts w:ascii="Arial Narrow" w:hAnsi="Arial Narrow"/>
        </w:rPr>
        <w:t>vrstni red</w:t>
      </w:r>
      <w:r w:rsidR="00C05653" w:rsidRPr="00406069">
        <w:rPr>
          <w:rFonts w:ascii="Arial Narrow" w:hAnsi="Arial Narrow"/>
        </w:rPr>
        <w:t>:</w:t>
      </w:r>
    </w:p>
    <w:p w14:paraId="6A89D30C" w14:textId="77777777" w:rsidR="00C05653" w:rsidRPr="007221B8" w:rsidRDefault="00C05653" w:rsidP="00406069">
      <w:pPr>
        <w:pStyle w:val="Odstavekseznama"/>
        <w:widowControl w:val="0"/>
        <w:spacing w:after="120"/>
        <w:jc w:val="both"/>
        <w:rPr>
          <w:rFonts w:ascii="Arial Narrow" w:hAnsi="Arial Narrow"/>
        </w:rPr>
      </w:pPr>
    </w:p>
    <w:p w14:paraId="447250DF"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Povpraševanje naročnika</w:t>
      </w:r>
    </w:p>
    <w:p w14:paraId="709548DC" w14:textId="77777777" w:rsidR="00C05653" w:rsidRPr="00406069" w:rsidRDefault="00C05653" w:rsidP="00057EC3">
      <w:pPr>
        <w:pStyle w:val="Odstavekseznama"/>
        <w:numPr>
          <w:ilvl w:val="1"/>
          <w:numId w:val="30"/>
        </w:numPr>
        <w:rPr>
          <w:rFonts w:ascii="Arial Narrow" w:hAnsi="Arial Narrow"/>
        </w:rPr>
      </w:pPr>
      <w:r w:rsidRPr="007221B8">
        <w:rPr>
          <w:rFonts w:ascii="Arial Narrow" w:hAnsi="Arial Narrow"/>
        </w:rPr>
        <w:t>Krovni okvirni sporazum</w:t>
      </w:r>
    </w:p>
    <w:p w14:paraId="2A191590"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Razpisna dokumentacija</w:t>
      </w:r>
    </w:p>
    <w:p w14:paraId="1F5CEFAF"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Druga dokumentacija, posredovana/izdelana s strani naročnika</w:t>
      </w:r>
    </w:p>
    <w:p w14:paraId="4B63D328" w14:textId="77777777" w:rsidR="00C05653" w:rsidRPr="007221B8" w:rsidRDefault="00C05653" w:rsidP="00057EC3">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4FA8836A" w14:textId="77777777" w:rsidR="00F63106" w:rsidRPr="007221B8" w:rsidRDefault="00F63106" w:rsidP="00F63106">
      <w:pPr>
        <w:pStyle w:val="Odstavekseznama"/>
        <w:widowControl w:val="0"/>
        <w:spacing w:after="120"/>
        <w:rPr>
          <w:rFonts w:ascii="Arial Narrow" w:hAnsi="Arial Narrow"/>
        </w:rPr>
      </w:pPr>
    </w:p>
    <w:p w14:paraId="0EC66A34"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6CE5078F"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KOLIČINE, CENE IN IZVEDBENI POGOJI</w:t>
      </w:r>
    </w:p>
    <w:p w14:paraId="295FDB68" w14:textId="77777777" w:rsidR="00F63106" w:rsidRPr="007221B8" w:rsidRDefault="00F63106" w:rsidP="00057EC3">
      <w:pPr>
        <w:pStyle w:val="Odstavekseznama"/>
        <w:widowControl w:val="0"/>
        <w:numPr>
          <w:ilvl w:val="0"/>
          <w:numId w:val="33"/>
        </w:numPr>
        <w:spacing w:after="120"/>
        <w:contextualSpacing w:val="0"/>
        <w:jc w:val="both"/>
        <w:rPr>
          <w:rFonts w:ascii="Arial Narrow" w:hAnsi="Arial Narrow"/>
        </w:rPr>
      </w:pPr>
      <w:r w:rsidRPr="007221B8">
        <w:rPr>
          <w:rFonts w:ascii="Arial Narrow" w:hAnsi="Arial Narrow"/>
        </w:rPr>
        <w:t xml:space="preserve">Predvidena pogodbena  vrednost znaša ___________ EUR brez DDV oz. _____________ z DDV. Cene na enoto so podrobneje razvidne iz predračuna dobavitelja, ki je bila dana v okviru povpraševanja (priloga 1 te pogodbe). </w:t>
      </w:r>
    </w:p>
    <w:p w14:paraId="5D70F255" w14:textId="3E05C33E" w:rsidR="006E70F2" w:rsidRPr="007221B8" w:rsidRDefault="0061561D" w:rsidP="00057EC3">
      <w:pPr>
        <w:pStyle w:val="Odstavekseznama"/>
        <w:numPr>
          <w:ilvl w:val="0"/>
          <w:numId w:val="33"/>
        </w:numPr>
        <w:jc w:val="both"/>
        <w:rPr>
          <w:rFonts w:ascii="Arial Narrow" w:hAnsi="Arial Narrow"/>
        </w:rPr>
      </w:pPr>
      <w:r>
        <w:rPr>
          <w:rFonts w:ascii="Arial Narrow" w:hAnsi="Arial Narrow"/>
        </w:rPr>
        <w:t>Če</w:t>
      </w:r>
      <w:r w:rsidR="0082247E" w:rsidRPr="007221B8">
        <w:rPr>
          <w:rFonts w:ascii="Arial Narrow" w:hAnsi="Arial Narrow"/>
        </w:rPr>
        <w:t xml:space="preserve"> v povpraševanju ni bilo izrecno drugače določeno, so cene na enoto fiksne ves čas trajanja pogodbe, razen v primeru, da je pogodba sklenjena za več kot eno leto</w:t>
      </w:r>
      <w:r w:rsidR="006E70F2" w:rsidRPr="007221B8">
        <w:rPr>
          <w:rFonts w:ascii="Arial Narrow" w:hAnsi="Arial Narrow"/>
        </w:rPr>
        <w:t>; v takem primeru se lahko p</w:t>
      </w:r>
      <w:r w:rsidR="0082247E" w:rsidRPr="007221B8">
        <w:rPr>
          <w:rFonts w:ascii="Arial Narrow" w:hAnsi="Arial Narrow"/>
        </w:rPr>
        <w:t xml:space="preserve">o poteku enega leta valorizirajo skladno s Pravilnikom o načinih valorizacije denarnih obveznosti, ki jih v večletnih pogodbah dogovarjajo pravne osebe javnega sektorja (Uradni list RS, št. 1-11/2004), pri čemer se uporabi indeks </w:t>
      </w:r>
      <w:r w:rsidR="00406069">
        <w:rPr>
          <w:rFonts w:ascii="Arial Narrow" w:hAnsi="Arial Narrow"/>
        </w:rPr>
        <w:t>za medicinsko potrošni material</w:t>
      </w:r>
      <w:r w:rsidR="0082247E" w:rsidRPr="007221B8">
        <w:rPr>
          <w:rFonts w:ascii="Arial Narrow" w:hAnsi="Arial Narrow"/>
        </w:rPr>
        <w:t xml:space="preserve">, ki ga uradno objavlja Statistični urad Republike Slovenije. </w:t>
      </w:r>
      <w:r w:rsidR="0082247E" w:rsidRPr="007221B8">
        <w:rPr>
          <w:rFonts w:ascii="Arial Narrow" w:hAnsi="Arial Narrow"/>
        </w:rPr>
        <w:lastRenderedPageBreak/>
        <w:t>Dobavitelj mora pred uveljavljanjem spremembe cen, predložiti naročniku zahtevek za spremembo cen z dokazili o upravičenosti predlagane spremembe. Cene se lahko v skladu z 8. členom navedenega pravilnika po preteku navedenega obdobja tudi znižajo.</w:t>
      </w:r>
    </w:p>
    <w:p w14:paraId="510D80A4" w14:textId="77777777" w:rsidR="006E70F2" w:rsidRPr="007221B8" w:rsidRDefault="006E70F2" w:rsidP="006E70F2">
      <w:pPr>
        <w:pStyle w:val="Odstavekseznama"/>
        <w:jc w:val="both"/>
        <w:rPr>
          <w:rFonts w:ascii="Arial Narrow" w:hAnsi="Arial Narrow"/>
        </w:rPr>
      </w:pPr>
    </w:p>
    <w:p w14:paraId="0E0D04A6" w14:textId="77777777" w:rsidR="007221B8" w:rsidRPr="00406069" w:rsidRDefault="0082247E" w:rsidP="00406069">
      <w:pPr>
        <w:pStyle w:val="Odstavekseznama"/>
        <w:jc w:val="both"/>
        <w:rPr>
          <w:rFonts w:ascii="Arial Narrow" w:hAnsi="Arial Narrow"/>
        </w:rPr>
      </w:pPr>
      <w:r w:rsidRPr="00406069">
        <w:rPr>
          <w:rFonts w:ascii="Arial Narrow" w:hAnsi="Arial Narrow"/>
        </w:rPr>
        <w:t>V primeru spremembe zakona, ki ureja davek na dodano vrednost, s katerim se spremeni davčna stopnja za blag</w:t>
      </w:r>
      <w:r w:rsidR="0029483D">
        <w:rPr>
          <w:rFonts w:ascii="Arial Narrow" w:hAnsi="Arial Narrow"/>
        </w:rPr>
        <w:t>o</w:t>
      </w:r>
      <w:r w:rsidRPr="00406069">
        <w:rPr>
          <w:rFonts w:ascii="Arial Narrow" w:hAnsi="Arial Narrow"/>
        </w:rPr>
        <w:t xml:space="preserve"> v času trajanja pogodbe, se cene z DDV iz </w:t>
      </w:r>
      <w:r w:rsidR="0029483D" w:rsidRPr="0029483D">
        <w:rPr>
          <w:rFonts w:ascii="Arial Narrow" w:hAnsi="Arial Narrow"/>
        </w:rPr>
        <w:t>priloge 1 te pogodbe</w:t>
      </w:r>
      <w:r w:rsidRPr="00406069">
        <w:rPr>
          <w:rFonts w:ascii="Arial Narrow" w:hAnsi="Arial Narrow"/>
        </w:rPr>
        <w:t xml:space="preserve"> korigirajo izključno v višini nastale spremembe.</w:t>
      </w:r>
    </w:p>
    <w:p w14:paraId="24780B74" w14:textId="77777777" w:rsidR="0082247E" w:rsidRPr="007221B8" w:rsidRDefault="0082247E" w:rsidP="00406069">
      <w:pPr>
        <w:pStyle w:val="Odstavekseznama"/>
        <w:jc w:val="both"/>
        <w:rPr>
          <w:rFonts w:ascii="Arial Narrow" w:hAnsi="Arial Narrow"/>
        </w:rPr>
      </w:pPr>
    </w:p>
    <w:p w14:paraId="2C5C2EFE" w14:textId="6BC0B073" w:rsidR="00F63106" w:rsidRPr="007221B8" w:rsidRDefault="0029483D" w:rsidP="00057EC3">
      <w:pPr>
        <w:pStyle w:val="Odstavekseznama"/>
        <w:widowControl w:val="0"/>
        <w:numPr>
          <w:ilvl w:val="0"/>
          <w:numId w:val="33"/>
        </w:numPr>
        <w:spacing w:after="120"/>
        <w:ind w:left="714" w:hanging="357"/>
        <w:contextualSpacing w:val="0"/>
        <w:jc w:val="both"/>
        <w:rPr>
          <w:rFonts w:ascii="Arial Narrow" w:hAnsi="Arial Narrow"/>
        </w:rPr>
      </w:pPr>
      <w:r w:rsidRPr="0029483D">
        <w:rPr>
          <w:rFonts w:ascii="Arial Narrow" w:hAnsi="Arial Narrow"/>
        </w:rPr>
        <w:t xml:space="preserve">Razen v kolikor je bilo v povpraševanju naročnika izrecno drugače določeno, so </w:t>
      </w:r>
      <w:r>
        <w:rPr>
          <w:rFonts w:ascii="Arial Narrow" w:hAnsi="Arial Narrow"/>
        </w:rPr>
        <w:t>k</w:t>
      </w:r>
      <w:r w:rsidR="00F63106" w:rsidRPr="007221B8">
        <w:rPr>
          <w:rFonts w:ascii="Arial Narrow" w:hAnsi="Arial Narrow"/>
        </w:rPr>
        <w:t xml:space="preserve">oličine iz povpraševanja </w:t>
      </w:r>
      <w:r w:rsidR="006E70F2" w:rsidRPr="007221B8">
        <w:rPr>
          <w:rFonts w:ascii="Arial Narrow" w:hAnsi="Arial Narrow"/>
        </w:rPr>
        <w:t xml:space="preserve">in predračuna dobavitelja </w:t>
      </w:r>
      <w:r w:rsidR="00F63106" w:rsidRPr="007221B8">
        <w:rPr>
          <w:rFonts w:ascii="Arial Narrow" w:hAnsi="Arial Narrow"/>
        </w:rPr>
        <w:t>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14:paraId="6783958C" w14:textId="77777777" w:rsidR="007221B8" w:rsidRPr="007221B8" w:rsidRDefault="007221B8" w:rsidP="00406069">
      <w:pPr>
        <w:pStyle w:val="Odstavekseznama"/>
        <w:widowControl w:val="0"/>
        <w:spacing w:after="120"/>
        <w:ind w:left="714"/>
        <w:contextualSpacing w:val="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63106" w:rsidRPr="007221B8" w14:paraId="33B4D794" w14:textId="77777777" w:rsidTr="00C84BD0">
        <w:trPr>
          <w:trHeight w:val="20"/>
          <w:jc w:val="center"/>
        </w:trPr>
        <w:tc>
          <w:tcPr>
            <w:tcW w:w="2426" w:type="dxa"/>
            <w:shd w:val="clear" w:color="auto" w:fill="auto"/>
            <w:vAlign w:val="center"/>
          </w:tcPr>
          <w:p w14:paraId="3E0CFC71" w14:textId="77777777" w:rsidR="00F63106" w:rsidRPr="007221B8" w:rsidRDefault="00F63106" w:rsidP="00C84BD0">
            <w:pPr>
              <w:widowControl w:val="0"/>
              <w:rPr>
                <w:rFonts w:ascii="Arial Narrow" w:hAnsi="Arial Narrow"/>
                <w:b/>
              </w:rPr>
            </w:pPr>
            <w:r w:rsidRPr="007221B8">
              <w:rPr>
                <w:rFonts w:ascii="Arial Narrow" w:hAnsi="Arial Narrow"/>
                <w:b/>
              </w:rPr>
              <w:t>Lokacija realizacije</w:t>
            </w:r>
          </w:p>
        </w:tc>
        <w:tc>
          <w:tcPr>
            <w:tcW w:w="7278" w:type="dxa"/>
            <w:gridSpan w:val="2"/>
            <w:tcBorders>
              <w:bottom w:val="single" w:sz="4" w:space="0" w:color="auto"/>
            </w:tcBorders>
            <w:shd w:val="clear" w:color="auto" w:fill="auto"/>
            <w:vAlign w:val="center"/>
          </w:tcPr>
          <w:p w14:paraId="133D5A10" w14:textId="77777777" w:rsidR="00F63106" w:rsidRPr="007221B8" w:rsidRDefault="00F63106" w:rsidP="00C84BD0">
            <w:pPr>
              <w:widowControl w:val="0"/>
              <w:rPr>
                <w:rFonts w:ascii="Arial Narrow" w:hAnsi="Arial Narrow"/>
              </w:rPr>
            </w:pPr>
            <w:r w:rsidRPr="007221B8">
              <w:rPr>
                <w:rFonts w:ascii="Arial Narrow" w:hAnsi="Arial Narrow"/>
              </w:rPr>
              <w:t>Skladišče naročnika UKC Ljubljana, Zaloška c. 7, 1000 Ljubljana</w:t>
            </w:r>
            <w:r w:rsidR="0029483D">
              <w:rPr>
                <w:rFonts w:ascii="Arial Narrow" w:hAnsi="Arial Narrow"/>
              </w:rPr>
              <w:t xml:space="preserve">, </w:t>
            </w:r>
            <w:r w:rsidR="0029483D" w:rsidRPr="0029483D">
              <w:rPr>
                <w:rFonts w:ascii="Arial Narrow" w:hAnsi="Arial Narrow"/>
              </w:rPr>
              <w:t>razen v kolikor je bilo v povpraševanju naročnika izrecno drugače določeno</w:t>
            </w:r>
          </w:p>
        </w:tc>
      </w:tr>
      <w:tr w:rsidR="00F63106" w:rsidRPr="007221B8" w14:paraId="3A68654D" w14:textId="77777777" w:rsidTr="00C84BD0">
        <w:trPr>
          <w:trHeight w:val="20"/>
          <w:jc w:val="center"/>
        </w:trPr>
        <w:tc>
          <w:tcPr>
            <w:tcW w:w="2426" w:type="dxa"/>
            <w:shd w:val="clear" w:color="auto" w:fill="auto"/>
            <w:vAlign w:val="center"/>
          </w:tcPr>
          <w:p w14:paraId="3BBF1259" w14:textId="77777777" w:rsidR="00F63106" w:rsidRPr="007221B8" w:rsidRDefault="00F63106" w:rsidP="00C84BD0">
            <w:pPr>
              <w:widowControl w:val="0"/>
              <w:rPr>
                <w:rFonts w:ascii="Arial Narrow" w:hAnsi="Arial Narrow"/>
                <w:b/>
              </w:rPr>
            </w:pPr>
            <w:r w:rsidRPr="007221B8">
              <w:rPr>
                <w:rFonts w:ascii="Arial Narrow" w:hAnsi="Arial Narrow"/>
                <w:b/>
              </w:rPr>
              <w:t>Dobavni rok</w:t>
            </w:r>
          </w:p>
        </w:tc>
        <w:tc>
          <w:tcPr>
            <w:tcW w:w="7278" w:type="dxa"/>
            <w:gridSpan w:val="2"/>
            <w:shd w:val="clear" w:color="auto" w:fill="auto"/>
            <w:vAlign w:val="center"/>
          </w:tcPr>
          <w:p w14:paraId="2C2FA20C" w14:textId="77777777" w:rsidR="00F63106" w:rsidRPr="007221B8" w:rsidRDefault="00F63106" w:rsidP="00C84BD0">
            <w:pPr>
              <w:widowControl w:val="0"/>
              <w:rPr>
                <w:rFonts w:ascii="Arial Narrow" w:hAnsi="Arial Narrow"/>
              </w:rPr>
            </w:pPr>
            <w:r w:rsidRPr="007221B8">
              <w:rPr>
                <w:rFonts w:ascii="Arial Narrow" w:hAnsi="Arial Narrow"/>
              </w:rPr>
              <w:t xml:space="preserve">3 dni od prejema naročila, razen če je drugače navedeno v vabilu k oddaji ponudbe </w:t>
            </w:r>
            <w:r w:rsidR="0029483D">
              <w:rPr>
                <w:rFonts w:ascii="Arial Narrow" w:hAnsi="Arial Narrow"/>
              </w:rPr>
              <w:t xml:space="preserve">oz. </w:t>
            </w:r>
            <w:r w:rsidRPr="007221B8">
              <w:rPr>
                <w:rFonts w:ascii="Arial Narrow" w:hAnsi="Arial Narrow"/>
              </w:rPr>
              <w:t>v posameznem povpraševanju.</w:t>
            </w:r>
          </w:p>
        </w:tc>
      </w:tr>
      <w:tr w:rsidR="00F63106" w:rsidRPr="007221B8" w14:paraId="778B77DD" w14:textId="77777777" w:rsidTr="00C84BD0">
        <w:trPr>
          <w:trHeight w:val="20"/>
          <w:jc w:val="center"/>
        </w:trPr>
        <w:tc>
          <w:tcPr>
            <w:tcW w:w="2426" w:type="dxa"/>
            <w:shd w:val="clear" w:color="auto" w:fill="auto"/>
            <w:vAlign w:val="center"/>
          </w:tcPr>
          <w:p w14:paraId="520304A0" w14:textId="77777777" w:rsidR="00F63106" w:rsidRPr="007221B8" w:rsidRDefault="00F63106" w:rsidP="00C84BD0">
            <w:pPr>
              <w:widowControl w:val="0"/>
              <w:rPr>
                <w:rFonts w:ascii="Arial Narrow" w:hAnsi="Arial Narrow"/>
                <w:b/>
              </w:rPr>
            </w:pPr>
            <w:r w:rsidRPr="007221B8">
              <w:rPr>
                <w:rFonts w:ascii="Arial Narrow" w:hAnsi="Arial Narrow"/>
                <w:b/>
              </w:rPr>
              <w:t>Način plačila in plačilni rok</w:t>
            </w:r>
          </w:p>
        </w:tc>
        <w:tc>
          <w:tcPr>
            <w:tcW w:w="7278" w:type="dxa"/>
            <w:gridSpan w:val="2"/>
            <w:shd w:val="clear" w:color="auto" w:fill="auto"/>
            <w:vAlign w:val="center"/>
          </w:tcPr>
          <w:p w14:paraId="58D55D2B" w14:textId="77777777" w:rsidR="00F63106" w:rsidRPr="007221B8" w:rsidRDefault="00F63106" w:rsidP="00C84BD0">
            <w:pPr>
              <w:widowControl w:val="0"/>
              <w:spacing w:after="120"/>
              <w:jc w:val="both"/>
              <w:rPr>
                <w:rFonts w:ascii="Arial Narrow" w:hAnsi="Arial Narrow"/>
              </w:rPr>
            </w:pPr>
            <w:r w:rsidRPr="007221B8">
              <w:rPr>
                <w:rFonts w:ascii="Arial Narrow" w:hAnsi="Arial Narrow"/>
              </w:rPr>
              <w:t>Izvajalec za dobavljeno blago izstavlja mesečne račune izključno v predpisani elektronski obliki (</w:t>
            </w:r>
            <w:proofErr w:type="spellStart"/>
            <w:r w:rsidRPr="007221B8">
              <w:rPr>
                <w:rFonts w:ascii="Arial Narrow" w:hAnsi="Arial Narrow"/>
              </w:rPr>
              <w:t>eRačun</w:t>
            </w:r>
            <w:proofErr w:type="spellEnd"/>
            <w:r w:rsidRPr="007221B8">
              <w:rPr>
                <w:rFonts w:ascii="Arial Narrow" w:hAnsi="Arial Narrow"/>
              </w:rPr>
              <w:t>), in sicer najkasneje do 15. v mesecu za dobave, izvršene v preteklem mesecu, razen v kolikor je v posamezni fazi povpraševanja izrecno drugače določeno. Izvajalec na računu navede oznako in datum naročila, specifikacijo dobavljenega blaga ter priloži kopijo potrjenih dobavnic in ostalo potrebno dokumentacijo glede na vrsto posla.</w:t>
            </w:r>
          </w:p>
          <w:p w14:paraId="0C641BCE" w14:textId="77777777" w:rsidR="00F63106" w:rsidRPr="007221B8" w:rsidRDefault="00F63106" w:rsidP="00C84BD0">
            <w:pPr>
              <w:widowControl w:val="0"/>
              <w:rPr>
                <w:rFonts w:ascii="Arial Narrow" w:hAnsi="Arial Narrow"/>
                <w:i/>
              </w:rPr>
            </w:pPr>
            <w:r w:rsidRPr="007221B8">
              <w:rPr>
                <w:rFonts w:ascii="Arial Narrow" w:hAnsi="Arial Narrow"/>
              </w:rPr>
              <w:t>Plačilni rok: skladen z vsakokrat veljavno zakonodajo.</w:t>
            </w:r>
          </w:p>
        </w:tc>
      </w:tr>
      <w:tr w:rsidR="00F63106" w:rsidRPr="007221B8" w14:paraId="58A9951E" w14:textId="77777777" w:rsidTr="00C84BD0">
        <w:trPr>
          <w:trHeight w:val="20"/>
          <w:jc w:val="center"/>
        </w:trPr>
        <w:tc>
          <w:tcPr>
            <w:tcW w:w="2426" w:type="dxa"/>
            <w:vMerge w:val="restart"/>
            <w:shd w:val="clear" w:color="auto" w:fill="auto"/>
            <w:vAlign w:val="center"/>
          </w:tcPr>
          <w:p w14:paraId="3C8244CF" w14:textId="77777777" w:rsidR="00F63106" w:rsidRPr="007221B8" w:rsidRDefault="00F63106" w:rsidP="00C84BD0">
            <w:pPr>
              <w:widowControl w:val="0"/>
              <w:rPr>
                <w:rFonts w:ascii="Arial Narrow" w:hAnsi="Arial Narrow"/>
                <w:b/>
              </w:rPr>
            </w:pPr>
            <w:r w:rsidRPr="007221B8">
              <w:rPr>
                <w:rFonts w:ascii="Arial Narrow" w:hAnsi="Arial Narrow"/>
                <w:b/>
              </w:rPr>
              <w:t>Pooblaščeni predstavniki strank za naročanje</w:t>
            </w:r>
          </w:p>
        </w:tc>
        <w:tc>
          <w:tcPr>
            <w:tcW w:w="3639" w:type="dxa"/>
            <w:shd w:val="clear" w:color="auto" w:fill="auto"/>
            <w:vAlign w:val="center"/>
          </w:tcPr>
          <w:p w14:paraId="6C9685D9" w14:textId="77777777" w:rsidR="00F63106" w:rsidRPr="007221B8" w:rsidRDefault="00F63106" w:rsidP="00C84BD0">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6599CF10" w14:textId="77777777" w:rsidR="00F63106" w:rsidRPr="007221B8" w:rsidRDefault="00F63106" w:rsidP="00C84BD0">
            <w:pPr>
              <w:widowControl w:val="0"/>
              <w:jc w:val="center"/>
              <w:rPr>
                <w:rFonts w:ascii="Arial Narrow" w:hAnsi="Arial Narrow"/>
                <w:b/>
              </w:rPr>
            </w:pPr>
            <w:r w:rsidRPr="007221B8">
              <w:rPr>
                <w:rFonts w:ascii="Arial Narrow" w:hAnsi="Arial Narrow"/>
                <w:b/>
              </w:rPr>
              <w:t>Na strani izvajalca</w:t>
            </w:r>
          </w:p>
        </w:tc>
      </w:tr>
      <w:tr w:rsidR="00F63106" w:rsidRPr="007221B8" w14:paraId="3F20416E" w14:textId="77777777" w:rsidTr="00C84BD0">
        <w:trPr>
          <w:trHeight w:val="20"/>
          <w:jc w:val="center"/>
        </w:trPr>
        <w:tc>
          <w:tcPr>
            <w:tcW w:w="2426" w:type="dxa"/>
            <w:vMerge/>
            <w:shd w:val="clear" w:color="auto" w:fill="auto"/>
            <w:vAlign w:val="center"/>
          </w:tcPr>
          <w:p w14:paraId="7CCA86D9" w14:textId="77777777" w:rsidR="00F63106" w:rsidRPr="007221B8" w:rsidRDefault="00F63106" w:rsidP="00C84BD0">
            <w:pPr>
              <w:widowControl w:val="0"/>
              <w:rPr>
                <w:rFonts w:ascii="Arial Narrow" w:hAnsi="Arial Narrow"/>
                <w:b/>
              </w:rPr>
            </w:pPr>
          </w:p>
        </w:tc>
        <w:tc>
          <w:tcPr>
            <w:tcW w:w="3639" w:type="dxa"/>
            <w:tcBorders>
              <w:bottom w:val="single" w:sz="4" w:space="0" w:color="auto"/>
            </w:tcBorders>
            <w:shd w:val="clear" w:color="auto" w:fill="auto"/>
            <w:vAlign w:val="center"/>
          </w:tcPr>
          <w:p w14:paraId="00A422B4" w14:textId="77777777" w:rsidR="00F63106" w:rsidRPr="007221B8" w:rsidRDefault="00F63106" w:rsidP="00C84BD0">
            <w:pPr>
              <w:widowControl w:val="0"/>
              <w:rPr>
                <w:rFonts w:ascii="Arial Narrow" w:hAnsi="Arial Narrow"/>
              </w:rPr>
            </w:pPr>
            <w:r w:rsidRPr="007221B8">
              <w:rPr>
                <w:rFonts w:ascii="Arial Narrow" w:hAnsi="Arial Narrow"/>
              </w:rPr>
              <w:t>Ime in priimek: Špela Pipan</w:t>
            </w:r>
          </w:p>
          <w:p w14:paraId="33D40E36" w14:textId="77777777" w:rsidR="00F63106" w:rsidRPr="007221B8" w:rsidRDefault="00F63106" w:rsidP="00C84BD0">
            <w:pPr>
              <w:widowControl w:val="0"/>
              <w:rPr>
                <w:rFonts w:ascii="Arial Narrow" w:hAnsi="Arial Narrow"/>
              </w:rPr>
            </w:pPr>
            <w:r w:rsidRPr="007221B8">
              <w:rPr>
                <w:rFonts w:ascii="Arial Narrow" w:hAnsi="Arial Narrow"/>
              </w:rPr>
              <w:t>Tel. št.: 01 522 11 26</w:t>
            </w:r>
          </w:p>
          <w:p w14:paraId="6931F7A5" w14:textId="77777777" w:rsidR="00F63106" w:rsidRPr="007221B8" w:rsidRDefault="00F63106" w:rsidP="00C84BD0">
            <w:pPr>
              <w:widowControl w:val="0"/>
              <w:rPr>
                <w:rFonts w:ascii="Arial Narrow" w:hAnsi="Arial Narrow"/>
              </w:rPr>
            </w:pPr>
            <w:r w:rsidRPr="007221B8">
              <w:rPr>
                <w:rFonts w:ascii="Arial Narrow" w:hAnsi="Arial Narrow"/>
              </w:rPr>
              <w:t>E-pošta: spela.pipan@kclj.si</w:t>
            </w:r>
          </w:p>
        </w:tc>
        <w:tc>
          <w:tcPr>
            <w:tcW w:w="3639" w:type="dxa"/>
            <w:tcBorders>
              <w:bottom w:val="single" w:sz="4" w:space="0" w:color="auto"/>
            </w:tcBorders>
            <w:shd w:val="clear" w:color="auto" w:fill="auto"/>
            <w:vAlign w:val="center"/>
          </w:tcPr>
          <w:p w14:paraId="3CF66BF7" w14:textId="77777777" w:rsidR="00F63106" w:rsidRPr="007221B8" w:rsidRDefault="00F63106" w:rsidP="00C84BD0">
            <w:pPr>
              <w:widowControl w:val="0"/>
              <w:rPr>
                <w:rFonts w:ascii="Arial Narrow" w:hAnsi="Arial Narrow"/>
              </w:rPr>
            </w:pPr>
            <w:r w:rsidRPr="007221B8">
              <w:rPr>
                <w:rFonts w:ascii="Arial Narrow" w:hAnsi="Arial Narrow"/>
              </w:rPr>
              <w:t xml:space="preserve">Ime in priimek: </w:t>
            </w:r>
          </w:p>
          <w:p w14:paraId="5498BDFE" w14:textId="77777777" w:rsidR="00F63106" w:rsidRPr="007221B8" w:rsidRDefault="00F63106" w:rsidP="00C84BD0">
            <w:pPr>
              <w:widowControl w:val="0"/>
              <w:rPr>
                <w:rFonts w:ascii="Arial Narrow" w:hAnsi="Arial Narrow"/>
              </w:rPr>
            </w:pPr>
            <w:r w:rsidRPr="007221B8">
              <w:rPr>
                <w:rFonts w:ascii="Arial Narrow" w:hAnsi="Arial Narrow"/>
              </w:rPr>
              <w:t xml:space="preserve">Tel. št.: </w:t>
            </w:r>
          </w:p>
          <w:p w14:paraId="02BD9C42" w14:textId="77777777" w:rsidR="00F63106" w:rsidRPr="007221B8" w:rsidRDefault="00F63106" w:rsidP="00C84BD0">
            <w:pPr>
              <w:widowControl w:val="0"/>
              <w:rPr>
                <w:rFonts w:ascii="Arial Narrow" w:hAnsi="Arial Narrow"/>
              </w:rPr>
            </w:pPr>
            <w:r w:rsidRPr="007221B8">
              <w:rPr>
                <w:rFonts w:ascii="Arial Narrow" w:hAnsi="Arial Narrow"/>
              </w:rPr>
              <w:t xml:space="preserve">E-pošta: </w:t>
            </w:r>
          </w:p>
        </w:tc>
      </w:tr>
      <w:tr w:rsidR="00F63106" w:rsidRPr="007221B8" w14:paraId="38C951DF" w14:textId="77777777" w:rsidTr="00C84BD0">
        <w:trPr>
          <w:trHeight w:val="20"/>
          <w:jc w:val="center"/>
        </w:trPr>
        <w:tc>
          <w:tcPr>
            <w:tcW w:w="2426" w:type="dxa"/>
            <w:vMerge w:val="restart"/>
            <w:shd w:val="clear" w:color="auto" w:fill="auto"/>
            <w:vAlign w:val="center"/>
          </w:tcPr>
          <w:p w14:paraId="537AEE4E" w14:textId="77777777" w:rsidR="00F63106" w:rsidRPr="007221B8" w:rsidRDefault="00F63106" w:rsidP="00C84BD0">
            <w:pPr>
              <w:widowControl w:val="0"/>
              <w:rPr>
                <w:rFonts w:ascii="Arial Narrow" w:hAnsi="Arial Narrow"/>
                <w:b/>
              </w:rPr>
            </w:pPr>
            <w:r w:rsidRPr="007221B8">
              <w:rPr>
                <w:rFonts w:ascii="Arial Narrow" w:hAnsi="Arial Narrow"/>
                <w:b/>
              </w:rPr>
              <w:t>Zamuda in pogodbena kazen</w:t>
            </w:r>
          </w:p>
        </w:tc>
        <w:tc>
          <w:tcPr>
            <w:tcW w:w="3639" w:type="dxa"/>
            <w:tcBorders>
              <w:bottom w:val="single" w:sz="4" w:space="0" w:color="auto"/>
            </w:tcBorders>
            <w:shd w:val="clear" w:color="auto" w:fill="auto"/>
            <w:vAlign w:val="center"/>
          </w:tcPr>
          <w:p w14:paraId="2E1512E9" w14:textId="77777777" w:rsidR="00F63106" w:rsidRPr="007221B8" w:rsidRDefault="00F63106" w:rsidP="00C84BD0">
            <w:pPr>
              <w:widowControl w:val="0"/>
              <w:jc w:val="center"/>
              <w:rPr>
                <w:rFonts w:ascii="Arial Narrow" w:hAnsi="Arial Narrow"/>
                <w:b/>
              </w:rPr>
            </w:pPr>
            <w:r w:rsidRPr="007221B8">
              <w:rPr>
                <w:rFonts w:ascii="Arial Narrow" w:hAnsi="Arial Narrow"/>
                <w:b/>
              </w:rPr>
              <w:t>Višina</w:t>
            </w:r>
          </w:p>
        </w:tc>
        <w:tc>
          <w:tcPr>
            <w:tcW w:w="3639" w:type="dxa"/>
            <w:tcBorders>
              <w:bottom w:val="single" w:sz="4" w:space="0" w:color="auto"/>
            </w:tcBorders>
            <w:shd w:val="clear" w:color="auto" w:fill="auto"/>
            <w:vAlign w:val="center"/>
          </w:tcPr>
          <w:p w14:paraId="79832FAF" w14:textId="77777777" w:rsidR="00F63106" w:rsidRPr="007221B8" w:rsidRDefault="00F63106" w:rsidP="00C84BD0">
            <w:pPr>
              <w:widowControl w:val="0"/>
              <w:jc w:val="center"/>
              <w:rPr>
                <w:rFonts w:ascii="Arial Narrow" w:hAnsi="Arial Narrow"/>
                <w:b/>
              </w:rPr>
            </w:pPr>
            <w:r w:rsidRPr="007221B8">
              <w:rPr>
                <w:rFonts w:ascii="Arial Narrow" w:hAnsi="Arial Narrow"/>
                <w:b/>
              </w:rPr>
              <w:t>Maksimalna višina</w:t>
            </w:r>
          </w:p>
        </w:tc>
      </w:tr>
      <w:tr w:rsidR="00F63106" w:rsidRPr="007221B8" w14:paraId="64F59388" w14:textId="77777777" w:rsidTr="00C84BD0">
        <w:trPr>
          <w:trHeight w:val="20"/>
          <w:jc w:val="center"/>
        </w:trPr>
        <w:tc>
          <w:tcPr>
            <w:tcW w:w="2426" w:type="dxa"/>
            <w:vMerge/>
            <w:shd w:val="clear" w:color="auto" w:fill="auto"/>
            <w:vAlign w:val="center"/>
          </w:tcPr>
          <w:p w14:paraId="1E56B73F" w14:textId="77777777" w:rsidR="00F63106" w:rsidRPr="007221B8" w:rsidRDefault="00F63106" w:rsidP="00C84BD0">
            <w:pPr>
              <w:widowControl w:val="0"/>
              <w:rPr>
                <w:rFonts w:ascii="Arial Narrow" w:hAnsi="Arial Narrow"/>
                <w:b/>
              </w:rPr>
            </w:pPr>
          </w:p>
        </w:tc>
        <w:tc>
          <w:tcPr>
            <w:tcW w:w="3639" w:type="dxa"/>
            <w:shd w:val="clear" w:color="auto" w:fill="auto"/>
            <w:vAlign w:val="center"/>
          </w:tcPr>
          <w:p w14:paraId="7FC0C08D" w14:textId="77777777" w:rsidR="00F63106" w:rsidRPr="007221B8" w:rsidRDefault="00F63106" w:rsidP="00C84BD0">
            <w:pPr>
              <w:widowControl w:val="0"/>
              <w:jc w:val="both"/>
              <w:rPr>
                <w:rFonts w:ascii="Arial Narrow" w:hAnsi="Arial Narrow"/>
              </w:rPr>
            </w:pPr>
            <w:r w:rsidRPr="007221B8">
              <w:rPr>
                <w:rFonts w:ascii="Arial Narrow" w:hAnsi="Arial Narrow"/>
              </w:rPr>
              <w:t>0,5 % vrednosti blaga v zamudi v EUR brez DDV, za vsak dan zamude</w:t>
            </w:r>
          </w:p>
        </w:tc>
        <w:tc>
          <w:tcPr>
            <w:tcW w:w="3639" w:type="dxa"/>
            <w:shd w:val="clear" w:color="auto" w:fill="auto"/>
            <w:vAlign w:val="center"/>
          </w:tcPr>
          <w:p w14:paraId="20A7EB2B" w14:textId="77777777" w:rsidR="00F63106" w:rsidRPr="007221B8" w:rsidRDefault="0029483D" w:rsidP="00C84BD0">
            <w:pPr>
              <w:widowControl w:val="0"/>
              <w:jc w:val="both"/>
              <w:rPr>
                <w:rFonts w:ascii="Arial Narrow" w:hAnsi="Arial Narrow"/>
              </w:rPr>
            </w:pPr>
            <w:r>
              <w:rPr>
                <w:rFonts w:ascii="Arial Narrow" w:hAnsi="Arial Narrow"/>
              </w:rPr>
              <w:t xml:space="preserve">Vsakokrat </w:t>
            </w:r>
            <w:r w:rsidR="00F63106" w:rsidRPr="007221B8">
              <w:rPr>
                <w:rFonts w:ascii="Arial Narrow" w:hAnsi="Arial Narrow"/>
              </w:rPr>
              <w:t xml:space="preserve">največ 5% predvidene </w:t>
            </w:r>
            <w:r w:rsidR="00406069">
              <w:rPr>
                <w:rFonts w:ascii="Arial Narrow" w:hAnsi="Arial Narrow"/>
              </w:rPr>
              <w:t xml:space="preserve">dobavljene </w:t>
            </w:r>
            <w:r w:rsidR="00F63106" w:rsidRPr="007221B8">
              <w:rPr>
                <w:rFonts w:ascii="Arial Narrow" w:hAnsi="Arial Narrow"/>
              </w:rPr>
              <w:t>vrednosti blaga v zamudi v EUR brez DDV</w:t>
            </w:r>
          </w:p>
        </w:tc>
      </w:tr>
    </w:tbl>
    <w:p w14:paraId="3C29AA1D" w14:textId="77777777" w:rsidR="00F63106" w:rsidRPr="007221B8" w:rsidRDefault="00F63106" w:rsidP="00F63106">
      <w:pPr>
        <w:widowControl w:val="0"/>
        <w:jc w:val="both"/>
        <w:rPr>
          <w:rFonts w:ascii="Arial Narrow" w:hAnsi="Arial Narrow"/>
        </w:rPr>
      </w:pPr>
    </w:p>
    <w:p w14:paraId="256FEEFB"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522FE1DC"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OBVEZNOSTI POGODBENIH STRANK</w:t>
      </w:r>
    </w:p>
    <w:p w14:paraId="11F88420" w14:textId="77777777" w:rsidR="00F63106" w:rsidRPr="007221B8" w:rsidRDefault="00F63106" w:rsidP="00057EC3">
      <w:pPr>
        <w:widowControl w:val="0"/>
        <w:numPr>
          <w:ilvl w:val="2"/>
          <w:numId w:val="29"/>
        </w:numPr>
        <w:spacing w:before="120" w:after="120"/>
        <w:jc w:val="both"/>
        <w:rPr>
          <w:rFonts w:ascii="Arial Narrow" w:hAnsi="Arial Narrow"/>
          <w:i/>
        </w:rPr>
      </w:pPr>
      <w:r w:rsidRPr="007221B8">
        <w:rPr>
          <w:rFonts w:ascii="Arial Narrow" w:hAnsi="Arial Narrow"/>
        </w:rPr>
        <w:t>S to pogodbo se izvajalec zaveže, da bo naročniku na podlagi naročila dobavil ter izročil v last in posest blago, naročnik pa mu bo za to plačal pogodbeno ceno.</w:t>
      </w:r>
    </w:p>
    <w:p w14:paraId="05F172E1" w14:textId="77777777" w:rsidR="00F63106" w:rsidRPr="007221B8" w:rsidRDefault="00C05653" w:rsidP="00057EC3">
      <w:pPr>
        <w:widowControl w:val="0"/>
        <w:numPr>
          <w:ilvl w:val="2"/>
          <w:numId w:val="29"/>
        </w:numPr>
        <w:spacing w:before="120" w:after="120"/>
        <w:jc w:val="both"/>
        <w:rPr>
          <w:rFonts w:ascii="Arial Narrow" w:hAnsi="Arial Narrow"/>
          <w:i/>
        </w:rPr>
      </w:pPr>
      <w:r w:rsidRPr="007221B8">
        <w:rPr>
          <w:rFonts w:ascii="Arial Narrow" w:hAnsi="Arial Narrow"/>
        </w:rPr>
        <w:lastRenderedPageBreak/>
        <w:t>Z</w:t>
      </w:r>
      <w:r w:rsidR="00F63106" w:rsidRPr="007221B8">
        <w:rPr>
          <w:rFonts w:ascii="Arial Narrow" w:hAnsi="Arial Narrow"/>
        </w:rPr>
        <w:t xml:space="preserve">a izvajanje dobav na podlagi posameznega povpraševanja </w:t>
      </w:r>
      <w:r w:rsidRPr="007221B8">
        <w:rPr>
          <w:rFonts w:ascii="Arial Narrow" w:hAnsi="Arial Narrow"/>
        </w:rPr>
        <w:t xml:space="preserve">se </w:t>
      </w:r>
      <w:r w:rsidR="00F63106" w:rsidRPr="007221B8">
        <w:rPr>
          <w:rFonts w:ascii="Arial Narrow" w:hAnsi="Arial Narrow"/>
        </w:rPr>
        <w:t xml:space="preserve">uporabljajo določila </w:t>
      </w:r>
      <w:r w:rsidR="009703D2" w:rsidRPr="007221B8">
        <w:rPr>
          <w:rFonts w:ascii="Arial Narrow" w:hAnsi="Arial Narrow"/>
        </w:rPr>
        <w:t xml:space="preserve">krovnega </w:t>
      </w:r>
      <w:r w:rsidR="00F63106" w:rsidRPr="007221B8">
        <w:rPr>
          <w:rFonts w:ascii="Arial Narrow" w:hAnsi="Arial Narrow"/>
        </w:rPr>
        <w:t xml:space="preserve">okvirnega sporazuma, v kolikor ni v posameznem povpraševanju in tej pogodbi določeno drugače. </w:t>
      </w:r>
    </w:p>
    <w:p w14:paraId="1AD0DE82" w14:textId="77777777" w:rsidR="00F63106" w:rsidRPr="007221B8" w:rsidRDefault="00F63106" w:rsidP="00057EC3">
      <w:pPr>
        <w:widowControl w:val="0"/>
        <w:numPr>
          <w:ilvl w:val="2"/>
          <w:numId w:val="29"/>
        </w:numPr>
        <w:spacing w:before="120" w:after="120"/>
        <w:jc w:val="both"/>
        <w:rPr>
          <w:rFonts w:ascii="Arial Narrow" w:hAnsi="Arial Narrow"/>
          <w:i/>
        </w:rPr>
      </w:pPr>
      <w:r w:rsidRPr="007221B8">
        <w:rPr>
          <w:rFonts w:ascii="Arial Narrow" w:hAnsi="Arial Narrow"/>
          <w:u w:val="single"/>
        </w:rPr>
        <w:t>Naročnik se obvezuje, da bo:</w:t>
      </w:r>
    </w:p>
    <w:p w14:paraId="59F4E09D" w14:textId="77777777" w:rsidR="00F63106" w:rsidRPr="007221B8" w:rsidRDefault="00F63106" w:rsidP="00057EC3">
      <w:pPr>
        <w:widowControl w:val="0"/>
        <w:numPr>
          <w:ilvl w:val="3"/>
          <w:numId w:val="12"/>
        </w:numPr>
        <w:spacing w:after="120"/>
        <w:jc w:val="both"/>
        <w:rPr>
          <w:rFonts w:ascii="Arial Narrow" w:hAnsi="Arial Narrow"/>
        </w:rPr>
      </w:pPr>
      <w:r w:rsidRPr="007221B8">
        <w:rPr>
          <w:rFonts w:ascii="Arial Narrow" w:hAnsi="Arial Narrow"/>
        </w:rPr>
        <w:t>zagotovil razpoložljivost potrebnih človeških, informacijskih in finančnih virov;</w:t>
      </w:r>
    </w:p>
    <w:p w14:paraId="2259DA80" w14:textId="77777777" w:rsidR="00F63106" w:rsidRPr="007221B8" w:rsidRDefault="00F63106" w:rsidP="00057EC3">
      <w:pPr>
        <w:widowControl w:val="0"/>
        <w:numPr>
          <w:ilvl w:val="3"/>
          <w:numId w:val="12"/>
        </w:numPr>
        <w:spacing w:after="120"/>
        <w:jc w:val="both"/>
        <w:rPr>
          <w:rFonts w:ascii="Arial Narrow" w:hAnsi="Arial Narrow"/>
        </w:rPr>
      </w:pPr>
      <w:r w:rsidRPr="007221B8">
        <w:rPr>
          <w:rFonts w:ascii="Arial Narrow" w:hAnsi="Arial Narrow"/>
        </w:rPr>
        <w:t>plačal naročeno in dobavljeno blago v dogovorjenem roku.</w:t>
      </w:r>
    </w:p>
    <w:p w14:paraId="6C2036D1" w14:textId="77777777" w:rsidR="00F63106" w:rsidRPr="007221B8" w:rsidRDefault="00F63106" w:rsidP="00057EC3">
      <w:pPr>
        <w:pStyle w:val="Odstavekseznama"/>
        <w:widowControl w:val="0"/>
        <w:numPr>
          <w:ilvl w:val="2"/>
          <w:numId w:val="29"/>
        </w:numPr>
        <w:spacing w:after="120"/>
        <w:jc w:val="both"/>
        <w:rPr>
          <w:rFonts w:ascii="Arial Narrow" w:hAnsi="Arial Narrow"/>
        </w:rPr>
      </w:pPr>
      <w:r w:rsidRPr="007221B8">
        <w:rPr>
          <w:rFonts w:ascii="Arial Narrow" w:hAnsi="Arial Narrow"/>
          <w:u w:val="single"/>
        </w:rPr>
        <w:t>Izvajalec se obvezuje, da bo:</w:t>
      </w:r>
    </w:p>
    <w:p w14:paraId="2AE3D35B"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svoje naloge opravil strokovno in s skrbnostjo dobrega strokovnjaka;</w:t>
      </w:r>
    </w:p>
    <w:p w14:paraId="01302566"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izvajal svoje pogodbene obveznosti v dogovorjenem roku</w:t>
      </w:r>
      <w:r w:rsidR="00C05653" w:rsidRPr="007221B8">
        <w:rPr>
          <w:rFonts w:ascii="Arial Narrow" w:hAnsi="Arial Narrow"/>
        </w:rPr>
        <w:t xml:space="preserve"> in dogovorjeni kakovosti</w:t>
      </w:r>
      <w:r w:rsidRPr="007221B8">
        <w:rPr>
          <w:rFonts w:ascii="Arial Narrow" w:hAnsi="Arial Narrow"/>
        </w:rPr>
        <w:t xml:space="preserve">, skladno </w:t>
      </w:r>
      <w:r w:rsidR="00C05653" w:rsidRPr="007221B8">
        <w:rPr>
          <w:rFonts w:ascii="Arial Narrow" w:hAnsi="Arial Narrow"/>
        </w:rPr>
        <w:t xml:space="preserve">s to pogodbo, krovnim sporazumom, </w:t>
      </w:r>
      <w:r w:rsidRPr="007221B8">
        <w:rPr>
          <w:rFonts w:ascii="Arial Narrow" w:hAnsi="Arial Narrow"/>
        </w:rPr>
        <w:t xml:space="preserve"> razpisno dokumentacijo in zahtevami vsakokratnega povpraševanja;</w:t>
      </w:r>
    </w:p>
    <w:p w14:paraId="2F177DA4"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takoj pisno opozoril naročnika na okoliščine, ki bi lahko otežile ali onemogočile kvalitetno in pravilno dobavo;</w:t>
      </w:r>
    </w:p>
    <w:p w14:paraId="333BD046"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 xml:space="preserve">z naročnikom sodeloval ter na njegovo zahtevo predložil dokazila o kakovosti blaga oziroma skladnosti </w:t>
      </w:r>
      <w:r w:rsidR="00C05653" w:rsidRPr="007221B8">
        <w:rPr>
          <w:rFonts w:ascii="Arial Narrow" w:hAnsi="Arial Narrow"/>
        </w:rPr>
        <w:t>s to pogodbo, krovnim sporazumom, razpisno dokumentacijo in zahtevami vsakokratnega povpraševanja</w:t>
      </w:r>
      <w:r w:rsidRPr="007221B8">
        <w:rPr>
          <w:rFonts w:ascii="Arial Narrow" w:hAnsi="Arial Narrow"/>
        </w:rPr>
        <w:t>;</w:t>
      </w:r>
    </w:p>
    <w:p w14:paraId="18B1EEA7" w14:textId="77777777" w:rsidR="00F63106" w:rsidRPr="007221B8" w:rsidRDefault="00F63106" w:rsidP="00057EC3">
      <w:pPr>
        <w:widowControl w:val="0"/>
        <w:numPr>
          <w:ilvl w:val="3"/>
          <w:numId w:val="29"/>
        </w:numPr>
        <w:spacing w:after="120"/>
        <w:jc w:val="both"/>
        <w:rPr>
          <w:rFonts w:ascii="Arial Narrow" w:hAnsi="Arial Narrow"/>
        </w:rPr>
      </w:pPr>
      <w:r w:rsidRPr="007221B8">
        <w:rPr>
          <w:rFonts w:ascii="Arial Narrow" w:hAnsi="Arial Narrow"/>
        </w:rPr>
        <w:t>omogočal ustrezen nadzor naročniku.</w:t>
      </w:r>
    </w:p>
    <w:p w14:paraId="7D1D36FF" w14:textId="77777777" w:rsidR="00F63106" w:rsidRPr="00B61332" w:rsidRDefault="00F63106" w:rsidP="00057EC3">
      <w:pPr>
        <w:widowControl w:val="0"/>
        <w:numPr>
          <w:ilvl w:val="2"/>
          <w:numId w:val="29"/>
        </w:numPr>
        <w:spacing w:after="120"/>
        <w:jc w:val="both"/>
        <w:rPr>
          <w:rFonts w:ascii="Arial Narrow" w:hAnsi="Arial Narrow"/>
        </w:rPr>
      </w:pPr>
      <w:r w:rsidRPr="007221B8">
        <w:rPr>
          <w:rFonts w:ascii="Arial Narrow" w:hAnsi="Arial Narrow"/>
        </w:rPr>
        <w:t xml:space="preserve">Neutemeljena zavrnitev naročila ali odstopanje od naročenega načina dobave pomeni kršitev pogodbene obveznosti, zaradi katere lahko naročnik </w:t>
      </w:r>
      <w:r w:rsidR="00C05653" w:rsidRPr="007221B8">
        <w:rPr>
          <w:rFonts w:ascii="Arial Narrow" w:hAnsi="Arial Narrow"/>
        </w:rPr>
        <w:t xml:space="preserve">uveljavlja pravice iz naslova napak in/ali garancij, </w:t>
      </w:r>
      <w:r w:rsidRPr="007221B8">
        <w:rPr>
          <w:rFonts w:ascii="Arial Narrow" w:hAnsi="Arial Narrow"/>
        </w:rPr>
        <w:t xml:space="preserve">izvede kritni kup, odstopi od pogodbe ali </w:t>
      </w:r>
      <w:r w:rsidR="00C05653" w:rsidRPr="007221B8">
        <w:rPr>
          <w:rFonts w:ascii="Arial Narrow" w:hAnsi="Arial Narrow"/>
        </w:rPr>
        <w:t xml:space="preserve">krovnega </w:t>
      </w:r>
      <w:r w:rsidRPr="007221B8">
        <w:rPr>
          <w:rFonts w:ascii="Arial Narrow" w:hAnsi="Arial Narrow"/>
        </w:rPr>
        <w:t>okvirnega sporazuma, uveljavi finančno zavarovanja za dobro izvedbo pogodbenih obveznosti, v primeru škode pa tudi zahteva odškodnino.</w:t>
      </w:r>
    </w:p>
    <w:p w14:paraId="64D3D147"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2D1083F6"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FINANČNO ZAVAROVANJE ZA DOBRO IZVEDBO POGODBENIH OBVEZNOSTI</w:t>
      </w:r>
    </w:p>
    <w:p w14:paraId="6DA32ECF" w14:textId="77777777" w:rsidR="00F63106" w:rsidRPr="007221B8" w:rsidRDefault="00C05653" w:rsidP="00057EC3">
      <w:pPr>
        <w:pStyle w:val="Odstavekseznama"/>
        <w:numPr>
          <w:ilvl w:val="0"/>
          <w:numId w:val="40"/>
        </w:numPr>
        <w:rPr>
          <w:rFonts w:ascii="Arial Narrow" w:hAnsi="Arial Narrow"/>
          <w:u w:val="single"/>
        </w:rPr>
      </w:pPr>
      <w:r w:rsidRPr="00406069">
        <w:rPr>
          <w:rFonts w:ascii="Arial Narrow" w:hAnsi="Arial Narrow"/>
        </w:rPr>
        <w:t>Če v povpraševanju ni bilo izrecno določeno drugače, mora d</w:t>
      </w:r>
      <w:r w:rsidR="00F63106" w:rsidRPr="00406069">
        <w:rPr>
          <w:rFonts w:ascii="Arial Narrow" w:hAnsi="Arial Narrow"/>
        </w:rPr>
        <w:t xml:space="preserve">obavitelj </w:t>
      </w:r>
      <w:r w:rsidRPr="00406069">
        <w:rPr>
          <w:rFonts w:ascii="Arial Narrow" w:hAnsi="Arial Narrow"/>
        </w:rPr>
        <w:t xml:space="preserve">v roku 10 dni od podpisa predmetne pogodbe naročniku </w:t>
      </w:r>
      <w:r w:rsidR="00F63106" w:rsidRPr="00406069">
        <w:rPr>
          <w:rFonts w:ascii="Arial Narrow" w:hAnsi="Arial Narrow"/>
        </w:rPr>
        <w:t xml:space="preserve"> predložiti finančno zavarovanje za dobro izvedbo pogodbenih obveznosti</w:t>
      </w:r>
      <w:r w:rsidRPr="00406069">
        <w:rPr>
          <w:rFonts w:ascii="Arial Narrow" w:hAnsi="Arial Narrow"/>
        </w:rPr>
        <w:t>, in sicer:</w:t>
      </w:r>
    </w:p>
    <w:p w14:paraId="2847AF1D" w14:textId="77777777" w:rsidR="00F63106" w:rsidRPr="007221B8" w:rsidRDefault="00F63106" w:rsidP="00057EC3">
      <w:pPr>
        <w:numPr>
          <w:ilvl w:val="0"/>
          <w:numId w:val="38"/>
        </w:numPr>
        <w:jc w:val="both"/>
        <w:rPr>
          <w:rFonts w:ascii="Arial Narrow" w:hAnsi="Arial Narrow"/>
        </w:rPr>
      </w:pPr>
      <w:r w:rsidRPr="007221B8">
        <w:rPr>
          <w:rFonts w:ascii="Arial Narrow" w:hAnsi="Arial Narrow"/>
        </w:rPr>
        <w:t xml:space="preserve">Nepreklicno, brezpogojno bančno garancijo na prvi poziv/enakovredno kavcijsko zavarovanje za dobro izvedbo pogodbenih obveznosti v višini </w:t>
      </w:r>
      <w:r w:rsidRPr="007221B8">
        <w:rPr>
          <w:rFonts w:ascii="Arial Narrow" w:hAnsi="Arial Narrow"/>
          <w:color w:val="000000"/>
        </w:rPr>
        <w:t>5</w:t>
      </w:r>
      <w:r w:rsidRPr="007221B8">
        <w:rPr>
          <w:rFonts w:ascii="Arial Narrow" w:hAnsi="Arial Narrow"/>
        </w:rPr>
        <w:t xml:space="preserve">% pogodbene vrednosti vključno z DDV,  z veljavnostjo do poteka pogodbe in </w:t>
      </w:r>
      <w:r w:rsidR="00C05653" w:rsidRPr="007221B8">
        <w:rPr>
          <w:rFonts w:ascii="Arial Narrow" w:hAnsi="Arial Narrow"/>
        </w:rPr>
        <w:t xml:space="preserve">dodatnih </w:t>
      </w:r>
      <w:r w:rsidRPr="007221B8">
        <w:rPr>
          <w:rFonts w:ascii="Arial Narrow" w:hAnsi="Arial Narrow"/>
        </w:rPr>
        <w:t xml:space="preserve">30 dni. </w:t>
      </w:r>
    </w:p>
    <w:p w14:paraId="6115C55F" w14:textId="77777777" w:rsidR="00F63106" w:rsidRPr="007221B8" w:rsidRDefault="00F63106" w:rsidP="00F63106">
      <w:pPr>
        <w:jc w:val="both"/>
        <w:rPr>
          <w:rFonts w:ascii="Arial Narrow" w:hAnsi="Arial Narrow"/>
        </w:rPr>
      </w:pPr>
      <w:r w:rsidRPr="007221B8">
        <w:rPr>
          <w:rFonts w:ascii="Arial Narrow" w:hAnsi="Arial Narrow"/>
        </w:rPr>
        <w:t>ALI</w:t>
      </w:r>
    </w:p>
    <w:p w14:paraId="1B41C58D" w14:textId="77777777" w:rsidR="00F63106" w:rsidRPr="007221B8" w:rsidRDefault="00006AAB" w:rsidP="00057EC3">
      <w:pPr>
        <w:numPr>
          <w:ilvl w:val="0"/>
          <w:numId w:val="38"/>
        </w:numPr>
        <w:jc w:val="both"/>
        <w:rPr>
          <w:rFonts w:ascii="Arial Narrow" w:hAnsi="Arial Narrow"/>
        </w:rPr>
      </w:pPr>
      <w:r w:rsidRPr="007221B8">
        <w:rPr>
          <w:rFonts w:ascii="Arial Narrow" w:hAnsi="Arial Narrow"/>
        </w:rPr>
        <w:t>Denarni</w:t>
      </w:r>
      <w:r w:rsidR="00F63106" w:rsidRPr="007221B8">
        <w:rPr>
          <w:rFonts w:ascii="Arial Narrow" w:hAnsi="Arial Narrow"/>
        </w:rPr>
        <w:t xml:space="preserve"> depozit za dobro izvedbo pogodbenih obveznosti v višini </w:t>
      </w:r>
      <w:r w:rsidR="00F63106" w:rsidRPr="007221B8">
        <w:rPr>
          <w:rFonts w:ascii="Arial Narrow" w:hAnsi="Arial Narrow"/>
          <w:color w:val="000000"/>
        </w:rPr>
        <w:t xml:space="preserve">5% od pogodbene vrednosti vključno z DDV, </w:t>
      </w:r>
      <w:r w:rsidRPr="007221B8">
        <w:rPr>
          <w:rFonts w:ascii="Arial Narrow" w:hAnsi="Arial Narrow"/>
          <w:color w:val="000000"/>
        </w:rPr>
        <w:t>in sicer</w:t>
      </w:r>
      <w:r w:rsidR="00F63106" w:rsidRPr="007221B8">
        <w:rPr>
          <w:rFonts w:ascii="Arial Narrow" w:hAnsi="Arial Narrow"/>
          <w:color w:val="000000"/>
        </w:rPr>
        <w:t xml:space="preserve"> </w:t>
      </w:r>
      <w:r w:rsidR="00F63106" w:rsidRPr="007221B8">
        <w:rPr>
          <w:rFonts w:ascii="Arial Narrow" w:hAnsi="Arial Narrow"/>
        </w:rPr>
        <w:t xml:space="preserve">preko plačilnega naloga na številko: 01100-6030277894 s pripisom </w:t>
      </w:r>
      <w:r w:rsidRPr="007221B8">
        <w:rPr>
          <w:rFonts w:ascii="Arial Narrow" w:hAnsi="Arial Narrow"/>
        </w:rPr>
        <w:t>denarni depozit</w:t>
      </w:r>
      <w:r w:rsidR="00F63106" w:rsidRPr="007221B8">
        <w:rPr>
          <w:rFonts w:ascii="Arial Narrow" w:hAnsi="Arial Narrow"/>
        </w:rPr>
        <w:t xml:space="preserve"> po pogodbi št. _______, sklic na št. 20010-845-0801. Dobavitelj bo naročniku posredoval potrdilo o vplačilu. Po preteku veljavnosti pogodbe in </w:t>
      </w:r>
      <w:r w:rsidRPr="007221B8">
        <w:rPr>
          <w:rFonts w:ascii="Arial Narrow" w:hAnsi="Arial Narrow"/>
        </w:rPr>
        <w:t xml:space="preserve">dodatnih </w:t>
      </w:r>
      <w:r w:rsidR="00F63106" w:rsidRPr="007221B8">
        <w:rPr>
          <w:rFonts w:ascii="Arial Narrow" w:hAnsi="Arial Narrow"/>
        </w:rPr>
        <w:t xml:space="preserve">30 dni, bo naročnik denarni depozit ne obrestovan vrnil dobavitelju na njegov TRR. </w:t>
      </w:r>
    </w:p>
    <w:p w14:paraId="45446540" w14:textId="77777777" w:rsidR="00F63106" w:rsidRPr="007221B8" w:rsidRDefault="00F63106" w:rsidP="00F63106">
      <w:pPr>
        <w:jc w:val="both"/>
        <w:rPr>
          <w:rFonts w:ascii="Arial Narrow" w:hAnsi="Arial Narrow" w:cs="Arial"/>
        </w:rPr>
      </w:pPr>
    </w:p>
    <w:p w14:paraId="6BED1679" w14:textId="77777777" w:rsidR="00C05653" w:rsidRPr="007221B8" w:rsidRDefault="007957F4" w:rsidP="00057EC3">
      <w:pPr>
        <w:pStyle w:val="Odstavekseznama"/>
        <w:numPr>
          <w:ilvl w:val="0"/>
          <w:numId w:val="40"/>
        </w:numPr>
        <w:rPr>
          <w:rFonts w:ascii="Arial Narrow" w:hAnsi="Arial Narrow"/>
        </w:rPr>
      </w:pPr>
      <w:r w:rsidRPr="007221B8">
        <w:rPr>
          <w:rFonts w:ascii="Arial Narrow" w:hAnsi="Arial Narrow"/>
        </w:rPr>
        <w:t>Pogodbeni stranki se dogovorita, da naročnik lahko s takojšnjim učinkom odstopi  od pogodbe in/ali unovči finančno zavarovanje za dobro izvedbo pogodbenih obveznosti</w:t>
      </w:r>
      <w:r w:rsidR="00C05653" w:rsidRPr="007221B8">
        <w:rPr>
          <w:rFonts w:ascii="Arial Narrow" w:hAnsi="Arial Narrow"/>
        </w:rPr>
        <w:t>, če:</w:t>
      </w:r>
    </w:p>
    <w:p w14:paraId="01841214" w14:textId="77777777" w:rsidR="00C05653" w:rsidRPr="007221B8" w:rsidRDefault="00C05653" w:rsidP="00057EC3">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predčasno prekine</w:t>
      </w:r>
      <w:r w:rsidR="00006AAB" w:rsidRPr="007221B8">
        <w:rPr>
          <w:rFonts w:ascii="Arial Narrow" w:eastAsia="Calibri" w:hAnsi="Arial Narrow" w:cs="Arial"/>
          <w:lang w:eastAsia="en-US"/>
        </w:rPr>
        <w:t>/razdre</w:t>
      </w:r>
      <w:r w:rsidRPr="007221B8">
        <w:rPr>
          <w:rFonts w:ascii="Arial Narrow" w:eastAsia="Calibri" w:hAnsi="Arial Narrow" w:cs="Arial"/>
          <w:lang w:eastAsia="en-US"/>
        </w:rPr>
        <w:t xml:space="preserve"> pogodbo ali </w:t>
      </w:r>
    </w:p>
    <w:p w14:paraId="42B62EF4" w14:textId="77777777" w:rsidR="00C05653" w:rsidRPr="007221B8" w:rsidRDefault="00C05653" w:rsidP="00057EC3">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svojih pogodbenih obveznosti ne izvaja:</w:t>
      </w:r>
    </w:p>
    <w:p w14:paraId="62342E7E"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lastRenderedPageBreak/>
        <w:t>v dogovorjenih rokih ali</w:t>
      </w:r>
    </w:p>
    <w:p w14:paraId="06E873A4"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količini ali</w:t>
      </w:r>
    </w:p>
    <w:p w14:paraId="1EA90238"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kakovosti ali </w:t>
      </w:r>
    </w:p>
    <w:p w14:paraId="54C6D531"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skladu s predpisi ali </w:t>
      </w:r>
    </w:p>
    <w:p w14:paraId="6AED9124"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pravili stroke ali</w:t>
      </w:r>
    </w:p>
    <w:p w14:paraId="36E5F1D6" w14:textId="77777777" w:rsidR="00C05653" w:rsidRPr="007221B8" w:rsidRDefault="00C05653" w:rsidP="00057EC3">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s skrbnostjo dobrega strokovnjaka</w:t>
      </w:r>
    </w:p>
    <w:p w14:paraId="2E7B7DFA" w14:textId="77777777" w:rsidR="00C05653" w:rsidRPr="007221B8" w:rsidRDefault="00C05653" w:rsidP="00057EC3">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v drugih primerih, izrecno predvidenih s to pogodbo</w:t>
      </w:r>
      <w:r w:rsidR="007957F4" w:rsidRPr="007221B8">
        <w:rPr>
          <w:rFonts w:ascii="Arial Narrow" w:eastAsia="Calibri" w:hAnsi="Arial Narrow" w:cs="Arial"/>
          <w:lang w:eastAsia="en-US"/>
        </w:rPr>
        <w:t xml:space="preserve"> in/ali krovnim okvirnim sporazumom</w:t>
      </w:r>
      <w:r w:rsidRPr="007221B8">
        <w:rPr>
          <w:rFonts w:ascii="Arial Narrow" w:eastAsia="Calibri" w:hAnsi="Arial Narrow" w:cs="Arial"/>
          <w:lang w:eastAsia="en-US"/>
        </w:rPr>
        <w:t xml:space="preserve">. </w:t>
      </w:r>
    </w:p>
    <w:p w14:paraId="529CB47D" w14:textId="77777777" w:rsidR="00C05653" w:rsidRPr="007221B8" w:rsidRDefault="00C05653" w:rsidP="00C05653">
      <w:pPr>
        <w:spacing w:after="120"/>
        <w:jc w:val="both"/>
        <w:rPr>
          <w:rFonts w:ascii="Arial Narrow" w:hAnsi="Arial Narrow"/>
        </w:rPr>
      </w:pPr>
    </w:p>
    <w:p w14:paraId="60C502FD" w14:textId="77777777" w:rsidR="00C05653" w:rsidRPr="007221B8" w:rsidRDefault="00C05653" w:rsidP="00057EC3">
      <w:pPr>
        <w:pStyle w:val="Odstavekseznama"/>
        <w:widowControl w:val="0"/>
        <w:numPr>
          <w:ilvl w:val="0"/>
          <w:numId w:val="40"/>
        </w:numPr>
        <w:spacing w:before="120" w:after="120"/>
        <w:jc w:val="both"/>
        <w:rPr>
          <w:rFonts w:ascii="Arial Narrow" w:hAnsi="Arial Narrow"/>
        </w:rPr>
      </w:pPr>
      <w:r w:rsidRPr="007221B8">
        <w:rPr>
          <w:rFonts w:ascii="Arial Narrow" w:hAnsi="Arial Narrow"/>
        </w:rPr>
        <w:t>Naročnik lahko finančno zavarovanje za dobro izvedbo pogodbenih obveznosti uveljavi brez predhodnega opomina, mora pa izvajalca o tem, da ga je uveljavil, obvestiti elektronsko ali pisno po pošti, najkasneje tri dni po dnevu, ko ga je predložil v izplačilo.</w:t>
      </w:r>
    </w:p>
    <w:p w14:paraId="01108D1D" w14:textId="77777777" w:rsidR="007957F4" w:rsidRPr="007221B8" w:rsidRDefault="007957F4" w:rsidP="007957F4">
      <w:pPr>
        <w:pStyle w:val="Odstavekseznama"/>
        <w:widowControl w:val="0"/>
        <w:spacing w:before="120" w:after="120"/>
        <w:jc w:val="both"/>
        <w:rPr>
          <w:rFonts w:ascii="Arial Narrow" w:hAnsi="Arial Narrow"/>
        </w:rPr>
      </w:pPr>
    </w:p>
    <w:p w14:paraId="730245E8" w14:textId="77777777" w:rsidR="00F63106" w:rsidRDefault="00C05653" w:rsidP="00057EC3">
      <w:pPr>
        <w:pStyle w:val="Odstavekseznama"/>
        <w:widowControl w:val="0"/>
        <w:numPr>
          <w:ilvl w:val="0"/>
          <w:numId w:val="40"/>
        </w:numPr>
        <w:spacing w:before="120" w:after="120"/>
        <w:jc w:val="both"/>
        <w:rPr>
          <w:rFonts w:ascii="Arial Narrow" w:hAnsi="Arial Narrow"/>
        </w:rPr>
      </w:pPr>
      <w:r w:rsidRPr="007221B8">
        <w:rPr>
          <w:rFonts w:ascii="Arial Narrow" w:hAnsi="Arial Narrow"/>
        </w:rPr>
        <w:t>Če naročnikova škoda presega znesek finančnega zavarovanja za dobro izvedbo pogodbenih obveznosti, lahko naročnik zahteva razliko povrnitve nastale škode od izvajalca v celoti.</w:t>
      </w:r>
    </w:p>
    <w:p w14:paraId="3940D436" w14:textId="77777777" w:rsidR="00B61332" w:rsidRPr="00B61332" w:rsidRDefault="00B61332" w:rsidP="00B61332">
      <w:pPr>
        <w:pStyle w:val="Odstavekseznama"/>
        <w:rPr>
          <w:rFonts w:ascii="Arial Narrow" w:hAnsi="Arial Narrow"/>
        </w:rPr>
      </w:pPr>
    </w:p>
    <w:p w14:paraId="0719F576" w14:textId="77777777" w:rsidR="00B61332" w:rsidRPr="00B61332" w:rsidRDefault="00B61332" w:rsidP="00B61332">
      <w:pPr>
        <w:pStyle w:val="Odstavekseznama"/>
        <w:widowControl w:val="0"/>
        <w:spacing w:before="120" w:after="120"/>
        <w:jc w:val="both"/>
        <w:rPr>
          <w:rFonts w:ascii="Arial Narrow" w:hAnsi="Arial Narrow"/>
        </w:rPr>
      </w:pPr>
    </w:p>
    <w:p w14:paraId="09EA5B2E" w14:textId="77777777" w:rsidR="00F63106" w:rsidRPr="007221B8" w:rsidRDefault="00F63106" w:rsidP="00057EC3">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7EB8A6BC"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KONČNE DOLOČBE</w:t>
      </w:r>
    </w:p>
    <w:p w14:paraId="0CE16EE4" w14:textId="77777777" w:rsidR="00F63106" w:rsidRPr="007221B8" w:rsidRDefault="00F63106" w:rsidP="00057EC3">
      <w:pPr>
        <w:widowControl w:val="0"/>
        <w:numPr>
          <w:ilvl w:val="2"/>
          <w:numId w:val="31"/>
        </w:numPr>
        <w:spacing w:before="120" w:after="120"/>
        <w:jc w:val="both"/>
        <w:rPr>
          <w:rFonts w:ascii="Arial Narrow" w:hAnsi="Arial Narrow"/>
        </w:rPr>
      </w:pPr>
      <w:r w:rsidRPr="007221B8">
        <w:rPr>
          <w:rFonts w:ascii="Arial Narrow" w:hAnsi="Arial Narrow"/>
        </w:rPr>
        <w:t>Pogodba, pri kateri kdo v imenu ali na račun druge pogodbene stranke, predstavniku ali posredniku organa ali organizacije iz javnega sektorja obljubi, ponudi ali da kakšno nedovoljeno korist za:</w:t>
      </w:r>
    </w:p>
    <w:p w14:paraId="3F67C638"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pridobitev posla ali</w:t>
      </w:r>
    </w:p>
    <w:p w14:paraId="0B2C1E53"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za sklenitev posla pod ugodnejšimi pogoji ali</w:t>
      </w:r>
    </w:p>
    <w:p w14:paraId="369410AC"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za opustitev dolžnega nadzora nad izvajanjem pogodbenih obveznosti ali</w:t>
      </w:r>
    </w:p>
    <w:p w14:paraId="69506B00" w14:textId="77777777" w:rsidR="00F63106" w:rsidRPr="007221B8" w:rsidRDefault="00F63106" w:rsidP="00057EC3">
      <w:pPr>
        <w:widowControl w:val="0"/>
        <w:numPr>
          <w:ilvl w:val="3"/>
          <w:numId w:val="31"/>
        </w:numPr>
        <w:spacing w:before="120"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25DB01" w14:textId="77777777" w:rsidR="00725195" w:rsidRPr="007221B8" w:rsidRDefault="00F63106" w:rsidP="00B61332">
      <w:pPr>
        <w:widowControl w:val="0"/>
        <w:spacing w:before="120" w:after="120"/>
        <w:ind w:left="720"/>
        <w:jc w:val="both"/>
        <w:rPr>
          <w:rFonts w:ascii="Arial Narrow" w:hAnsi="Arial Narrow"/>
        </w:rPr>
      </w:pPr>
      <w:r w:rsidRPr="007221B8">
        <w:rPr>
          <w:rFonts w:ascii="Arial Narrow" w:hAnsi="Arial Narrow"/>
        </w:rPr>
        <w:t>je v primeru citiranih ravnanj oziroma poskusa takšnih ravnanj nična.</w:t>
      </w:r>
    </w:p>
    <w:p w14:paraId="404FA6CE" w14:textId="77777777" w:rsidR="00B468C6" w:rsidRPr="00406069" w:rsidRDefault="0029483D" w:rsidP="00511F7B">
      <w:pPr>
        <w:pStyle w:val="Odstavekseznama"/>
        <w:numPr>
          <w:ilvl w:val="2"/>
          <w:numId w:val="31"/>
        </w:numPr>
        <w:jc w:val="both"/>
        <w:rPr>
          <w:rFonts w:ascii="Arial Narrow" w:hAnsi="Arial Narrow"/>
        </w:rPr>
      </w:pPr>
      <w:r>
        <w:rPr>
          <w:rFonts w:ascii="Arial Narrow" w:hAnsi="Arial Narrow"/>
        </w:rPr>
        <w:t xml:space="preserve">Pogodba je sklenjena pod </w:t>
      </w:r>
      <w:r w:rsidRPr="00A00A7F">
        <w:rPr>
          <w:rFonts w:ascii="Arial Narrow" w:hAnsi="Arial Narrow"/>
        </w:rPr>
        <w:t>razvezni</w:t>
      </w:r>
      <w:r>
        <w:rPr>
          <w:rFonts w:ascii="Arial Narrow" w:hAnsi="Arial Narrow"/>
        </w:rPr>
        <w:t>m</w:t>
      </w:r>
      <w:r w:rsidRPr="00A00A7F">
        <w:rPr>
          <w:rFonts w:ascii="Arial Narrow" w:hAnsi="Arial Narrow"/>
        </w:rPr>
        <w:t xml:space="preserve"> pogoj</w:t>
      </w:r>
      <w:r>
        <w:rPr>
          <w:rFonts w:ascii="Arial Narrow" w:hAnsi="Arial Narrow"/>
        </w:rPr>
        <w:t>em</w:t>
      </w:r>
      <w:r w:rsidRPr="00A00A7F">
        <w:rPr>
          <w:rFonts w:ascii="Arial Narrow" w:hAnsi="Arial Narrow"/>
        </w:rPr>
        <w:t>, ki se uresniči, če je naročnik seznanjen</w:t>
      </w:r>
      <w:r>
        <w:rPr>
          <w:rFonts w:ascii="Arial Narrow" w:hAnsi="Arial Narrow"/>
        </w:rPr>
        <w:t xml:space="preserve">, </w:t>
      </w:r>
      <w:r w:rsidRPr="00A00A7F">
        <w:rPr>
          <w:rFonts w:ascii="Arial Narrow" w:hAnsi="Arial Narrow"/>
        </w:rPr>
        <w:t xml:space="preserve">da je sodišče s pravnomočno odločitvijo ugotovilo kršitev obveznosti iz drugega odstavka 3. člena ZJN-3 s strani izvajalca ali njegovega podizvajalca ali če je naročnik seznanjen, da je pristojni državni organ pri izvajalcu ali njegovem podizvajalcu v času izvajanja </w:t>
      </w:r>
      <w:r>
        <w:rPr>
          <w:rFonts w:ascii="Arial Narrow" w:hAnsi="Arial Narrow"/>
        </w:rPr>
        <w:t>pogodbe</w:t>
      </w:r>
      <w:r w:rsidRPr="00A00A7F">
        <w:rPr>
          <w:rFonts w:ascii="Arial Narrow" w:hAnsi="Arial Narrow"/>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w:t>
      </w:r>
      <w:r w:rsidRPr="00A00A7F">
        <w:rPr>
          <w:rFonts w:ascii="Arial Narrow" w:hAnsi="Arial Narrow"/>
        </w:rPr>
        <w:lastRenderedPageBreak/>
        <w:t xml:space="preserve">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00A7F">
        <w:rPr>
          <w:rFonts w:ascii="Arial Narrow" w:hAnsi="Arial Narrow"/>
        </w:rPr>
        <w:t>podizvajanje</w:t>
      </w:r>
      <w:proofErr w:type="spellEnd"/>
      <w:r w:rsidRPr="00A00A7F">
        <w:rPr>
          <w:rFonts w:ascii="Arial Narrow" w:hAnsi="Arial Narrow"/>
        </w:rPr>
        <w:t xml:space="preserve"> temu podizvajalcu, če ta zamenjava ali prevzem ne pomeni bistvene spremembe </w:t>
      </w:r>
      <w:r>
        <w:rPr>
          <w:rFonts w:ascii="Arial Narrow" w:hAnsi="Arial Narrow"/>
        </w:rPr>
        <w:t>pogodbe</w:t>
      </w:r>
      <w:r w:rsidRPr="00A00A7F">
        <w:rPr>
          <w:rFonts w:ascii="Arial Narrow" w:hAnsi="Arial Narrow"/>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Arial Narrow" w:hAnsi="Arial Narrow"/>
        </w:rPr>
        <w:t>pogoja</w:t>
      </w:r>
      <w:r w:rsidRPr="00A00A7F">
        <w:rPr>
          <w:rFonts w:ascii="Arial Narrow" w:hAnsi="Arial Narrow"/>
        </w:rPr>
        <w:t xml:space="preserve"> še najmanj šest mesecev.</w:t>
      </w:r>
      <w:r>
        <w:rPr>
          <w:rFonts w:ascii="Arial Narrow" w:hAnsi="Arial Narrow"/>
        </w:rPr>
        <w:t xml:space="preserve"> </w:t>
      </w:r>
      <w:r w:rsidRPr="00A00A7F">
        <w:rPr>
          <w:rFonts w:ascii="Arial Narrow" w:hAnsi="Arial Narrow"/>
        </w:rPr>
        <w:t>V primeru izpolnitve razveznega pogoja se šteje, da je pogodba razvezana z dnem sklenitve novega okvirnega sporazuma oz. pogodbe o izvedbi javnega naročila, naročnik pa mora nov postopek oddaje javnega naročila začeti nemudoma, vendar najkasneje v 30 60 dneh od seznanitve s kršitvijo. Če naročnik v tem roku ne začne novega postopka javnega naročila, se šteje, da je pogodba razvezana trideseti šestdeseti dan od seznanitve s kršitvijo</w:t>
      </w:r>
      <w:r w:rsidR="00725195" w:rsidRPr="00406069">
        <w:rPr>
          <w:rFonts w:ascii="Arial Narrow" w:hAnsi="Arial Narrow"/>
        </w:rPr>
        <w:t>.</w:t>
      </w:r>
    </w:p>
    <w:p w14:paraId="4ABF06D3" w14:textId="77777777" w:rsidR="00F63106" w:rsidRPr="007221B8" w:rsidRDefault="00F63106" w:rsidP="00057EC3">
      <w:pPr>
        <w:widowControl w:val="0"/>
        <w:numPr>
          <w:ilvl w:val="2"/>
          <w:numId w:val="31"/>
        </w:numPr>
        <w:spacing w:before="120" w:after="120"/>
        <w:jc w:val="both"/>
        <w:rPr>
          <w:rFonts w:ascii="Arial Narrow" w:hAnsi="Arial Narrow"/>
        </w:rPr>
      </w:pPr>
      <w:r w:rsidRPr="007221B8">
        <w:rPr>
          <w:rFonts w:ascii="Arial Narrow" w:hAnsi="Arial Narrow"/>
        </w:rPr>
        <w:t>Pogodba je sklenjena za obdobje ___________ mesecev.</w:t>
      </w:r>
    </w:p>
    <w:p w14:paraId="1D75AC43" w14:textId="77777777" w:rsidR="00F63106" w:rsidRPr="007221B8" w:rsidRDefault="00F63106" w:rsidP="00057EC3">
      <w:pPr>
        <w:widowControl w:val="0"/>
        <w:numPr>
          <w:ilvl w:val="2"/>
          <w:numId w:val="31"/>
        </w:numPr>
        <w:spacing w:before="120" w:after="120"/>
        <w:jc w:val="both"/>
        <w:rPr>
          <w:rFonts w:ascii="Arial Narrow" w:hAnsi="Arial Narrow"/>
        </w:rPr>
      </w:pPr>
      <w:r w:rsidRPr="007221B8">
        <w:rPr>
          <w:rFonts w:ascii="Arial Narrow" w:hAnsi="Arial Narrow"/>
        </w:rPr>
        <w:t xml:space="preserve">Pogodba je sestavljena v treh enakih izvodih, od katerih prejme naročnik dva (2) in dobavitelj en (1) izvod </w:t>
      </w:r>
      <w:r w:rsidR="00725195" w:rsidRPr="007221B8">
        <w:rPr>
          <w:rFonts w:ascii="Arial Narrow" w:hAnsi="Arial Narrow"/>
        </w:rPr>
        <w:t>in</w:t>
      </w:r>
      <w:r w:rsidRPr="007221B8">
        <w:rPr>
          <w:rFonts w:ascii="Arial Narrow" w:hAnsi="Arial Narrow"/>
        </w:rPr>
        <w:t xml:space="preserve"> stopi v veljavo z dnem podpisa obeh pogodbenih strank, pod </w:t>
      </w:r>
      <w:proofErr w:type="spellStart"/>
      <w:r w:rsidRPr="007221B8">
        <w:rPr>
          <w:rFonts w:ascii="Arial Narrow" w:hAnsi="Arial Narrow"/>
        </w:rPr>
        <w:t>odložnim</w:t>
      </w:r>
      <w:proofErr w:type="spellEnd"/>
      <w:r w:rsidRPr="007221B8">
        <w:rPr>
          <w:rFonts w:ascii="Arial Narrow" w:hAnsi="Arial Narrow"/>
        </w:rPr>
        <w:t xml:space="preserve"> pogojem, da dobavitelj predloži finančno zavarovanje za dobro izvedbo pogodbenih obveznosti v skladu s 5. členom te pogodbe. Za dan podpisa obeh pogodbenih strank se šteje datum podpisa zadnje od pogodbenih strank. </w:t>
      </w:r>
    </w:p>
    <w:p w14:paraId="465E577D" w14:textId="77777777" w:rsidR="00F63106" w:rsidRPr="007221B8" w:rsidRDefault="00F63106" w:rsidP="00F63106">
      <w:pPr>
        <w:widowControl w:val="0"/>
        <w:jc w:val="both"/>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7221B8" w14:paraId="735A0BAC" w14:textId="77777777" w:rsidTr="00C84BD0">
        <w:trPr>
          <w:trHeight w:val="20"/>
          <w:jc w:val="center"/>
        </w:trPr>
        <w:tc>
          <w:tcPr>
            <w:tcW w:w="9695" w:type="dxa"/>
            <w:gridSpan w:val="2"/>
            <w:shd w:val="clear" w:color="auto" w:fill="auto"/>
            <w:vAlign w:val="center"/>
          </w:tcPr>
          <w:p w14:paraId="2C4F2563" w14:textId="77777777" w:rsidR="00F63106" w:rsidRPr="007221B8" w:rsidRDefault="00F63106" w:rsidP="00C84BD0">
            <w:pPr>
              <w:widowControl w:val="0"/>
              <w:jc w:val="center"/>
              <w:rPr>
                <w:rFonts w:ascii="Arial Narrow" w:hAnsi="Arial Narrow"/>
                <w:b/>
              </w:rPr>
            </w:pPr>
            <w:r w:rsidRPr="007221B8">
              <w:rPr>
                <w:rFonts w:ascii="Arial Narrow" w:hAnsi="Arial Narrow"/>
                <w:b/>
              </w:rPr>
              <w:t>PRILOGE</w:t>
            </w:r>
          </w:p>
        </w:tc>
      </w:tr>
      <w:tr w:rsidR="00F63106" w:rsidRPr="007221B8" w14:paraId="104A7672" w14:textId="77777777" w:rsidTr="00C84BD0">
        <w:trPr>
          <w:trHeight w:val="20"/>
          <w:jc w:val="center"/>
        </w:trPr>
        <w:tc>
          <w:tcPr>
            <w:tcW w:w="2405" w:type="dxa"/>
            <w:shd w:val="clear" w:color="auto" w:fill="auto"/>
            <w:vAlign w:val="center"/>
          </w:tcPr>
          <w:p w14:paraId="607EB4FA" w14:textId="77777777" w:rsidR="00F63106" w:rsidRPr="007221B8" w:rsidRDefault="00F63106" w:rsidP="00C84BD0">
            <w:pPr>
              <w:widowControl w:val="0"/>
              <w:ind w:left="284"/>
              <w:rPr>
                <w:rFonts w:ascii="Arial Narrow" w:hAnsi="Arial Narrow"/>
              </w:rPr>
            </w:pPr>
            <w:r w:rsidRPr="007221B8">
              <w:rPr>
                <w:rFonts w:ascii="Arial Narrow" w:hAnsi="Arial Narrow"/>
              </w:rPr>
              <w:t>Priloga 1</w:t>
            </w:r>
          </w:p>
        </w:tc>
        <w:tc>
          <w:tcPr>
            <w:tcW w:w="7290" w:type="dxa"/>
            <w:shd w:val="clear" w:color="auto" w:fill="auto"/>
            <w:vAlign w:val="center"/>
          </w:tcPr>
          <w:p w14:paraId="77F1BF72" w14:textId="77777777" w:rsidR="00F63106" w:rsidRPr="007221B8" w:rsidRDefault="00F63106" w:rsidP="00C84BD0">
            <w:pPr>
              <w:widowControl w:val="0"/>
              <w:jc w:val="both"/>
              <w:rPr>
                <w:rFonts w:ascii="Arial Narrow" w:hAnsi="Arial Narrow"/>
              </w:rPr>
            </w:pPr>
            <w:r w:rsidRPr="007221B8">
              <w:rPr>
                <w:rFonts w:ascii="Arial Narrow" w:hAnsi="Arial Narrow"/>
              </w:rPr>
              <w:t>Tabela ponudbenega predračuna št. XXXX</w:t>
            </w:r>
          </w:p>
        </w:tc>
      </w:tr>
      <w:tr w:rsidR="00F63106" w:rsidRPr="007221B8" w14:paraId="24FEC497" w14:textId="77777777" w:rsidTr="00C84BD0">
        <w:trPr>
          <w:trHeight w:val="20"/>
          <w:jc w:val="center"/>
        </w:trPr>
        <w:tc>
          <w:tcPr>
            <w:tcW w:w="2405" w:type="dxa"/>
            <w:shd w:val="clear" w:color="auto" w:fill="auto"/>
            <w:vAlign w:val="center"/>
          </w:tcPr>
          <w:p w14:paraId="13AEBAF9" w14:textId="77777777" w:rsidR="00F63106" w:rsidRPr="007221B8" w:rsidRDefault="00F63106" w:rsidP="00C84BD0">
            <w:pPr>
              <w:widowControl w:val="0"/>
              <w:ind w:left="284"/>
              <w:rPr>
                <w:rFonts w:ascii="Arial Narrow" w:hAnsi="Arial Narrow"/>
              </w:rPr>
            </w:pPr>
            <w:r w:rsidRPr="007221B8">
              <w:rPr>
                <w:rFonts w:ascii="Arial Narrow" w:hAnsi="Arial Narrow"/>
              </w:rPr>
              <w:t>Priloga 2</w:t>
            </w:r>
          </w:p>
        </w:tc>
        <w:tc>
          <w:tcPr>
            <w:tcW w:w="7290" w:type="dxa"/>
            <w:shd w:val="clear" w:color="auto" w:fill="auto"/>
            <w:vAlign w:val="center"/>
          </w:tcPr>
          <w:p w14:paraId="3147A7D8" w14:textId="77777777" w:rsidR="00F63106" w:rsidRPr="007221B8" w:rsidRDefault="00F63106" w:rsidP="00C84BD0">
            <w:pPr>
              <w:widowControl w:val="0"/>
              <w:jc w:val="both"/>
              <w:rPr>
                <w:rFonts w:ascii="Arial Narrow" w:hAnsi="Arial Narrow"/>
              </w:rPr>
            </w:pPr>
            <w:r w:rsidRPr="007221B8">
              <w:rPr>
                <w:rFonts w:ascii="Arial Narrow" w:hAnsi="Arial Narrow"/>
              </w:rPr>
              <w:t xml:space="preserve">Finančno zavarovanje </w:t>
            </w:r>
          </w:p>
        </w:tc>
      </w:tr>
    </w:tbl>
    <w:p w14:paraId="5CC89465" w14:textId="77777777" w:rsidR="00F63106" w:rsidRPr="007221B8" w:rsidRDefault="00F63106" w:rsidP="00F63106">
      <w:pPr>
        <w:widowControl w:val="0"/>
        <w:jc w:val="both"/>
        <w:rPr>
          <w:rFonts w:ascii="Arial Narrow" w:hAnsi="Arial Narrow"/>
        </w:rPr>
      </w:pPr>
    </w:p>
    <w:p w14:paraId="15F1C1BB" w14:textId="77777777" w:rsidR="00F63106" w:rsidRPr="007221B8" w:rsidRDefault="00F63106" w:rsidP="00F63106">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63106" w:rsidRPr="007221B8" w14:paraId="4E398B81"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76A1F102" w14:textId="77777777" w:rsidR="00F63106" w:rsidRPr="007221B8" w:rsidRDefault="00F63106" w:rsidP="00C84BD0">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3DA7BDE8" w14:textId="77777777" w:rsidR="00F63106" w:rsidRPr="007221B8" w:rsidRDefault="00F63106" w:rsidP="00C84BD0">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672D4193" w14:textId="77777777" w:rsidR="00F63106" w:rsidRPr="007221B8" w:rsidRDefault="00F63106" w:rsidP="00C84BD0">
            <w:pPr>
              <w:widowControl w:val="0"/>
              <w:rPr>
                <w:rFonts w:ascii="Arial Narrow" w:hAnsi="Arial Narrow"/>
                <w:b/>
              </w:rPr>
            </w:pPr>
            <w:r w:rsidRPr="007221B8">
              <w:rPr>
                <w:rFonts w:ascii="Arial Narrow" w:hAnsi="Arial Narrow"/>
                <w:b/>
              </w:rPr>
              <w:t>Izvajalec</w:t>
            </w:r>
          </w:p>
        </w:tc>
      </w:tr>
      <w:tr w:rsidR="00F63106" w:rsidRPr="007221B8" w14:paraId="4EC6C586"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10A9AB4F"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581DA833"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04CA96B4"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6B0439A0" w14:textId="77777777" w:rsidR="00F63106" w:rsidRPr="007221B8" w:rsidRDefault="00F63106" w:rsidP="00C84BD0">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1C239ED8" w14:textId="77777777" w:rsidR="00F63106" w:rsidRPr="007221B8" w:rsidRDefault="00F63106" w:rsidP="00C84BD0">
            <w:pPr>
              <w:widowControl w:val="0"/>
              <w:rPr>
                <w:rFonts w:ascii="Arial Narrow" w:hAnsi="Arial Narrow"/>
              </w:rPr>
            </w:pPr>
          </w:p>
          <w:p w14:paraId="1D9197B7" w14:textId="77777777" w:rsidR="00F63106" w:rsidRPr="007221B8" w:rsidRDefault="00F63106" w:rsidP="00C84BD0">
            <w:pPr>
              <w:widowControl w:val="0"/>
              <w:rPr>
                <w:rFonts w:ascii="Arial Narrow" w:hAnsi="Arial Narrow"/>
              </w:rPr>
            </w:pPr>
          </w:p>
          <w:p w14:paraId="757619C0" w14:textId="77777777" w:rsidR="00F63106" w:rsidRPr="007221B8" w:rsidRDefault="00F63106" w:rsidP="00C84BD0">
            <w:pPr>
              <w:widowControl w:val="0"/>
              <w:rPr>
                <w:rFonts w:ascii="Arial Narrow" w:hAnsi="Arial Narrow"/>
              </w:rPr>
            </w:pPr>
          </w:p>
        </w:tc>
      </w:tr>
      <w:tr w:rsidR="00F63106" w:rsidRPr="007221B8" w14:paraId="46E0F0A5" w14:textId="77777777" w:rsidTr="00C84BD0">
        <w:trPr>
          <w:trHeight w:val="20"/>
          <w:jc w:val="center"/>
        </w:trPr>
        <w:tc>
          <w:tcPr>
            <w:tcW w:w="4484" w:type="dxa"/>
            <w:tcBorders>
              <w:top w:val="single" w:sz="4" w:space="0" w:color="auto"/>
              <w:left w:val="nil"/>
              <w:bottom w:val="nil"/>
              <w:right w:val="nil"/>
            </w:tcBorders>
            <w:shd w:val="clear" w:color="auto" w:fill="auto"/>
            <w:vAlign w:val="bottom"/>
          </w:tcPr>
          <w:p w14:paraId="3A947960"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6D012D97" w14:textId="77777777" w:rsidR="00F63106" w:rsidRPr="007221B8" w:rsidRDefault="00F63106" w:rsidP="00C84BD0">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613EF243" w14:textId="77777777" w:rsidR="00F63106" w:rsidRPr="007221B8" w:rsidRDefault="00F63106" w:rsidP="00C84BD0">
            <w:pPr>
              <w:widowControl w:val="0"/>
              <w:rPr>
                <w:rFonts w:ascii="Arial Narrow" w:hAnsi="Arial Narrow"/>
              </w:rPr>
            </w:pPr>
            <w:r w:rsidRPr="007221B8">
              <w:rPr>
                <w:rFonts w:ascii="Arial Narrow" w:hAnsi="Arial Narrow"/>
              </w:rPr>
              <w:t>Ljubljana, dne</w:t>
            </w:r>
          </w:p>
        </w:tc>
      </w:tr>
      <w:tr w:rsidR="00F63106" w:rsidRPr="007221B8" w14:paraId="069421FF" w14:textId="77777777" w:rsidTr="00C84BD0">
        <w:trPr>
          <w:trHeight w:val="20"/>
          <w:jc w:val="center"/>
        </w:trPr>
        <w:tc>
          <w:tcPr>
            <w:tcW w:w="4484" w:type="dxa"/>
            <w:tcBorders>
              <w:top w:val="nil"/>
              <w:left w:val="nil"/>
              <w:bottom w:val="nil"/>
              <w:right w:val="nil"/>
            </w:tcBorders>
            <w:shd w:val="clear" w:color="auto" w:fill="auto"/>
            <w:vAlign w:val="bottom"/>
          </w:tcPr>
          <w:p w14:paraId="3E7CD0E5" w14:textId="77777777" w:rsidR="00F63106" w:rsidRPr="007221B8" w:rsidRDefault="00F63106" w:rsidP="00C84BD0">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5566AAB2" w14:textId="77777777" w:rsidR="00F63106" w:rsidRPr="007221B8" w:rsidRDefault="00F63106" w:rsidP="00C84BD0">
            <w:pPr>
              <w:widowControl w:val="0"/>
              <w:rPr>
                <w:rFonts w:ascii="Arial Narrow" w:hAnsi="Arial Narrow"/>
              </w:rPr>
            </w:pPr>
          </w:p>
        </w:tc>
        <w:tc>
          <w:tcPr>
            <w:tcW w:w="4484" w:type="dxa"/>
            <w:tcBorders>
              <w:top w:val="nil"/>
              <w:left w:val="nil"/>
              <w:bottom w:val="nil"/>
              <w:right w:val="nil"/>
            </w:tcBorders>
            <w:shd w:val="clear" w:color="auto" w:fill="auto"/>
            <w:vAlign w:val="bottom"/>
          </w:tcPr>
          <w:p w14:paraId="5EAF4FC5" w14:textId="77777777" w:rsidR="00F63106" w:rsidRPr="007221B8" w:rsidRDefault="00F63106" w:rsidP="00C84BD0">
            <w:pPr>
              <w:widowControl w:val="0"/>
              <w:rPr>
                <w:rFonts w:ascii="Arial Narrow" w:hAnsi="Arial Narrow"/>
              </w:rPr>
            </w:pPr>
            <w:r w:rsidRPr="007221B8">
              <w:rPr>
                <w:rFonts w:ascii="Arial Narrow" w:hAnsi="Arial Narrow"/>
              </w:rPr>
              <w:t xml:space="preserve">Podpisnik: </w:t>
            </w:r>
          </w:p>
        </w:tc>
      </w:tr>
    </w:tbl>
    <w:p w14:paraId="7BE8D68D" w14:textId="77777777" w:rsidR="00F63106" w:rsidRPr="007221B8" w:rsidRDefault="00F63106" w:rsidP="00F63106">
      <w:pPr>
        <w:widowControl w:val="0"/>
        <w:rPr>
          <w:rFonts w:ascii="Arial Narrow" w:hAnsi="Arial Narrow"/>
        </w:rPr>
      </w:pPr>
    </w:p>
    <w:p w14:paraId="2E7BD1CA" w14:textId="77777777" w:rsidR="00F63106" w:rsidRPr="007221B8" w:rsidRDefault="00F63106" w:rsidP="00F63106">
      <w:pPr>
        <w:widowControl w:val="0"/>
        <w:rPr>
          <w:rFonts w:ascii="Arial Narrow" w:hAnsi="Arial Narrow"/>
        </w:rPr>
      </w:pPr>
    </w:p>
    <w:p w14:paraId="5F2C01E1" w14:textId="77777777" w:rsidR="00F63106" w:rsidRPr="007221B8" w:rsidRDefault="00F63106" w:rsidP="00F63106">
      <w:pPr>
        <w:widowControl w:val="0"/>
        <w:jc w:val="both"/>
        <w:rPr>
          <w:rFonts w:ascii="Arial Narrow" w:hAnsi="Arial Narrow"/>
        </w:rPr>
      </w:pPr>
    </w:p>
    <w:p w14:paraId="36510A3A" w14:textId="77777777" w:rsidR="00F63106" w:rsidRPr="007221B8" w:rsidRDefault="00F63106" w:rsidP="00F63106">
      <w:pPr>
        <w:rPr>
          <w:rFonts w:ascii="Arial Narrow" w:hAnsi="Arial Narrow"/>
        </w:rPr>
      </w:pPr>
    </w:p>
    <w:p w14:paraId="5E0225B7" w14:textId="77777777" w:rsidR="00F63106" w:rsidRPr="007221B8" w:rsidRDefault="00F63106" w:rsidP="00F63106">
      <w:pPr>
        <w:rPr>
          <w:rFonts w:ascii="Arial Narrow" w:hAnsi="Arial Narrow"/>
        </w:rPr>
      </w:pPr>
    </w:p>
    <w:p w14:paraId="136DC4BC" w14:textId="77777777" w:rsidR="00547677" w:rsidRDefault="00547677" w:rsidP="00B61332">
      <w:pPr>
        <w:rPr>
          <w:rFonts w:ascii="Arial Narrow" w:hAnsi="Arial Narrow"/>
        </w:rPr>
      </w:pPr>
    </w:p>
    <w:p w14:paraId="75211F4F" w14:textId="77777777" w:rsidR="00B61332" w:rsidRDefault="00B61332" w:rsidP="00B61332">
      <w:pPr>
        <w:rPr>
          <w:rFonts w:ascii="Arial Narrow" w:hAnsi="Arial Narrow"/>
        </w:rPr>
      </w:pPr>
    </w:p>
    <w:p w14:paraId="5ABB3D36" w14:textId="2925D277" w:rsidR="00547677" w:rsidRDefault="00547677" w:rsidP="0061561D">
      <w:pPr>
        <w:rPr>
          <w:rFonts w:ascii="Arial Narrow" w:hAnsi="Arial Narrow"/>
        </w:rPr>
      </w:pPr>
    </w:p>
    <w:p w14:paraId="2B07E4C4" w14:textId="77777777" w:rsidR="0061561D" w:rsidRPr="007221B8" w:rsidRDefault="0061561D" w:rsidP="0061561D">
      <w:pPr>
        <w:rPr>
          <w:rFonts w:ascii="Arial Narrow" w:hAnsi="Arial Narrow"/>
        </w:rPr>
      </w:pPr>
    </w:p>
    <w:p w14:paraId="5C282FCF" w14:textId="77777777" w:rsidR="00547677" w:rsidRPr="007221B8" w:rsidRDefault="00547677" w:rsidP="00547677">
      <w:pPr>
        <w:jc w:val="center"/>
        <w:rPr>
          <w:rFonts w:ascii="Arial Narrow" w:hAnsi="Arial Narrow"/>
          <w:b/>
        </w:rPr>
      </w:pPr>
      <w:r w:rsidRPr="007221B8">
        <w:rPr>
          <w:rFonts w:ascii="Arial Narrow" w:hAnsi="Arial Narrow"/>
          <w:b/>
        </w:rPr>
        <w:lastRenderedPageBreak/>
        <w:t>PONUDBA</w:t>
      </w:r>
    </w:p>
    <w:p w14:paraId="0CBF0752" w14:textId="77777777" w:rsidR="00547677" w:rsidRPr="007221B8" w:rsidRDefault="00547677" w:rsidP="00547677">
      <w:pPr>
        <w:jc w:val="both"/>
        <w:rPr>
          <w:rFonts w:ascii="Arial Narrow" w:hAnsi="Arial Narrow"/>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47677" w:rsidRPr="007221B8" w14:paraId="421F99B1" w14:textId="77777777" w:rsidTr="00C84BD0">
        <w:trPr>
          <w:jc w:val="center"/>
        </w:trPr>
        <w:tc>
          <w:tcPr>
            <w:tcW w:w="3263" w:type="dxa"/>
            <w:shd w:val="clear" w:color="auto" w:fill="auto"/>
          </w:tcPr>
          <w:p w14:paraId="17889694" w14:textId="77777777" w:rsidR="00547677" w:rsidRPr="007221B8" w:rsidRDefault="00547677" w:rsidP="00C84BD0">
            <w:pPr>
              <w:jc w:val="both"/>
              <w:rPr>
                <w:rFonts w:ascii="Arial Narrow" w:hAnsi="Arial Narrow"/>
                <w:b/>
              </w:rPr>
            </w:pPr>
            <w:r w:rsidRPr="007221B8">
              <w:rPr>
                <w:rFonts w:ascii="Arial Narrow" w:hAnsi="Arial Narrow"/>
                <w:b/>
              </w:rPr>
              <w:t>Naročnik</w:t>
            </w:r>
          </w:p>
        </w:tc>
        <w:tc>
          <w:tcPr>
            <w:tcW w:w="6431" w:type="dxa"/>
            <w:shd w:val="clear" w:color="auto" w:fill="auto"/>
          </w:tcPr>
          <w:p w14:paraId="6E0571AC"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61E6BF61"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6C48DBA7"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547677" w:rsidRPr="007221B8" w14:paraId="4D6F2F14" w14:textId="77777777" w:rsidTr="00C84BD0">
        <w:trPr>
          <w:jc w:val="center"/>
        </w:trPr>
        <w:tc>
          <w:tcPr>
            <w:tcW w:w="3263" w:type="dxa"/>
            <w:shd w:val="clear" w:color="auto" w:fill="auto"/>
          </w:tcPr>
          <w:p w14:paraId="5157F73D" w14:textId="77777777" w:rsidR="00547677" w:rsidRPr="007221B8" w:rsidRDefault="00547677" w:rsidP="00C84BD0">
            <w:pPr>
              <w:rPr>
                <w:rFonts w:ascii="Arial Narrow" w:hAnsi="Arial Narrow"/>
                <w:b/>
              </w:rPr>
            </w:pPr>
            <w:r w:rsidRPr="007221B8">
              <w:rPr>
                <w:rFonts w:ascii="Arial Narrow" w:hAnsi="Arial Narrow"/>
                <w:b/>
              </w:rPr>
              <w:t>Oznaka javnega naročila</w:t>
            </w:r>
          </w:p>
        </w:tc>
        <w:tc>
          <w:tcPr>
            <w:tcW w:w="6431" w:type="dxa"/>
            <w:shd w:val="clear" w:color="auto" w:fill="auto"/>
          </w:tcPr>
          <w:p w14:paraId="36B4B421" w14:textId="77777777" w:rsidR="00547677" w:rsidRPr="007221B8" w:rsidRDefault="00A51B8F" w:rsidP="00C84BD0">
            <w:pPr>
              <w:jc w:val="both"/>
              <w:rPr>
                <w:rFonts w:ascii="Arial Narrow" w:hAnsi="Arial Narrow"/>
                <w:b/>
              </w:rPr>
            </w:pPr>
            <w:r w:rsidRPr="00A51B8F">
              <w:rPr>
                <w:rFonts w:ascii="Arial Narrow" w:hAnsi="Arial Narrow"/>
                <w:b/>
              </w:rPr>
              <w:t>845080118-048-23</w:t>
            </w:r>
            <w:r w:rsidR="00547677" w:rsidRPr="007221B8">
              <w:rPr>
                <w:rFonts w:ascii="Arial Narrow" w:hAnsi="Arial Narrow"/>
                <w:b/>
              </w:rPr>
              <w:fldChar w:fldCharType="begin"/>
            </w:r>
            <w:r w:rsidR="00547677" w:rsidRPr="007221B8">
              <w:rPr>
                <w:rFonts w:ascii="Arial Narrow" w:hAnsi="Arial Narrow"/>
                <w:b/>
              </w:rPr>
              <w:instrText xml:space="preserve"> DOCPROPERTY  "MFiles_P1045"  \* MERGEFORMAT </w:instrText>
            </w:r>
            <w:r w:rsidR="00547677" w:rsidRPr="007221B8">
              <w:rPr>
                <w:rFonts w:ascii="Arial Narrow" w:hAnsi="Arial Narrow"/>
                <w:b/>
              </w:rPr>
              <w:fldChar w:fldCharType="end"/>
            </w:r>
          </w:p>
        </w:tc>
      </w:tr>
      <w:tr w:rsidR="00547677" w:rsidRPr="007221B8" w14:paraId="7177A8B6" w14:textId="77777777" w:rsidTr="00C84BD0">
        <w:trPr>
          <w:trHeight w:val="273"/>
          <w:jc w:val="center"/>
        </w:trPr>
        <w:tc>
          <w:tcPr>
            <w:tcW w:w="3263" w:type="dxa"/>
            <w:shd w:val="clear" w:color="auto" w:fill="auto"/>
          </w:tcPr>
          <w:p w14:paraId="3D6DEAFB" w14:textId="77777777" w:rsidR="00547677" w:rsidRPr="007221B8" w:rsidRDefault="00547677" w:rsidP="00C84BD0">
            <w:pPr>
              <w:rPr>
                <w:rFonts w:ascii="Arial Narrow" w:hAnsi="Arial Narrow"/>
                <w:b/>
              </w:rPr>
            </w:pPr>
            <w:r w:rsidRPr="007221B8">
              <w:rPr>
                <w:rFonts w:ascii="Arial Narrow" w:hAnsi="Arial Narrow"/>
                <w:b/>
              </w:rPr>
              <w:t>Predmet javnega naročila</w:t>
            </w:r>
          </w:p>
        </w:tc>
        <w:tc>
          <w:tcPr>
            <w:tcW w:w="6431" w:type="dxa"/>
            <w:shd w:val="clear" w:color="auto" w:fill="auto"/>
          </w:tcPr>
          <w:p w14:paraId="3CDC7B6C" w14:textId="77777777" w:rsidR="00547677" w:rsidRPr="007221B8" w:rsidRDefault="00547677" w:rsidP="00C84BD0">
            <w:pPr>
              <w:jc w:val="both"/>
              <w:rPr>
                <w:rFonts w:ascii="Arial Narrow" w:hAnsi="Arial Narrow"/>
                <w:b/>
                <w:bCs/>
              </w:rPr>
            </w:pPr>
            <w:r w:rsidRPr="007221B8">
              <w:rPr>
                <w:rFonts w:ascii="Arial Narrow" w:hAnsi="Arial Narrow"/>
                <w:b/>
              </w:rPr>
              <w:t xml:space="preserve">NAKUP </w:t>
            </w:r>
            <w:r w:rsidR="00123715">
              <w:rPr>
                <w:rFonts w:ascii="Arial Narrow" w:hAnsi="Arial Narrow"/>
                <w:b/>
              </w:rPr>
              <w:t>TUBUSOV, VODIL IN SOND</w:t>
            </w:r>
          </w:p>
        </w:tc>
      </w:tr>
    </w:tbl>
    <w:p w14:paraId="16903D17" w14:textId="77777777" w:rsidR="00547677" w:rsidRPr="007221B8" w:rsidRDefault="00547677" w:rsidP="00547677">
      <w:pPr>
        <w:spacing w:after="120"/>
        <w:jc w:val="both"/>
        <w:rPr>
          <w:rFonts w:ascii="Arial Narrow" w:hAnsi="Arial Narrow"/>
          <w:b/>
        </w:rPr>
      </w:pPr>
    </w:p>
    <w:tbl>
      <w:tblPr>
        <w:tblStyle w:val="Tabelamrea2"/>
        <w:tblW w:w="0" w:type="auto"/>
        <w:tblInd w:w="-5" w:type="dxa"/>
        <w:tblLook w:val="04A0" w:firstRow="1" w:lastRow="0" w:firstColumn="1" w:lastColumn="0" w:noHBand="0" w:noVBand="1"/>
      </w:tblPr>
      <w:tblGrid>
        <w:gridCol w:w="3686"/>
        <w:gridCol w:w="5947"/>
      </w:tblGrid>
      <w:tr w:rsidR="00547677" w:rsidRPr="007221B8" w14:paraId="42F569CE" w14:textId="77777777" w:rsidTr="00C84BD0">
        <w:tc>
          <w:tcPr>
            <w:tcW w:w="3686" w:type="dxa"/>
            <w:tcBorders>
              <w:top w:val="single" w:sz="4" w:space="0" w:color="auto"/>
              <w:left w:val="single" w:sz="4" w:space="0" w:color="auto"/>
              <w:bottom w:val="single" w:sz="4" w:space="0" w:color="auto"/>
              <w:right w:val="single" w:sz="4" w:space="0" w:color="auto"/>
            </w:tcBorders>
          </w:tcPr>
          <w:p w14:paraId="36844F48" w14:textId="77777777" w:rsidR="00547677" w:rsidRPr="007221B8" w:rsidRDefault="00547677" w:rsidP="00C84BD0">
            <w:pPr>
              <w:tabs>
                <w:tab w:val="left" w:pos="1980"/>
              </w:tabs>
              <w:ind w:right="382"/>
              <w:rPr>
                <w:rFonts w:ascii="Arial Narrow" w:hAnsi="Arial Narrow"/>
                <w:b/>
              </w:rPr>
            </w:pPr>
          </w:p>
          <w:p w14:paraId="0CE25247" w14:textId="77777777" w:rsidR="00547677" w:rsidRPr="007221B8" w:rsidRDefault="00547677" w:rsidP="00C84BD0">
            <w:pPr>
              <w:tabs>
                <w:tab w:val="left" w:pos="1980"/>
              </w:tabs>
              <w:ind w:right="382"/>
              <w:rPr>
                <w:rFonts w:ascii="Arial Narrow" w:hAnsi="Arial Narrow"/>
                <w:b/>
              </w:rPr>
            </w:pPr>
            <w:r w:rsidRPr="007221B8">
              <w:rPr>
                <w:rFonts w:ascii="Arial Narrow" w:hAnsi="Arial Narrow"/>
                <w:b/>
              </w:rPr>
              <w:t>Naziv ponudnika</w:t>
            </w:r>
          </w:p>
          <w:p w14:paraId="617B2E74" w14:textId="77777777" w:rsidR="00547677" w:rsidRPr="007221B8" w:rsidRDefault="00547677" w:rsidP="00C84BD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4DB20EFA" w14:textId="77777777" w:rsidR="00547677" w:rsidRPr="007221B8" w:rsidRDefault="00547677" w:rsidP="00C84BD0">
            <w:pPr>
              <w:tabs>
                <w:tab w:val="left" w:pos="1980"/>
              </w:tabs>
              <w:ind w:right="382"/>
              <w:rPr>
                <w:rFonts w:ascii="Arial Narrow" w:hAnsi="Arial Narrow"/>
                <w:b/>
              </w:rPr>
            </w:pPr>
          </w:p>
        </w:tc>
      </w:tr>
      <w:tr w:rsidR="00547677" w:rsidRPr="007221B8" w14:paraId="2295159C" w14:textId="77777777" w:rsidTr="00C84BD0">
        <w:tc>
          <w:tcPr>
            <w:tcW w:w="3686" w:type="dxa"/>
            <w:tcBorders>
              <w:top w:val="single" w:sz="4" w:space="0" w:color="auto"/>
              <w:left w:val="single" w:sz="4" w:space="0" w:color="auto"/>
              <w:bottom w:val="single" w:sz="4" w:space="0" w:color="auto"/>
              <w:right w:val="single" w:sz="4" w:space="0" w:color="auto"/>
            </w:tcBorders>
          </w:tcPr>
          <w:p w14:paraId="5BE8EDA2" w14:textId="77777777" w:rsidR="00547677" w:rsidRPr="007221B8" w:rsidRDefault="00547677" w:rsidP="00C84BD0">
            <w:pPr>
              <w:tabs>
                <w:tab w:val="left" w:pos="1980"/>
              </w:tabs>
              <w:ind w:right="382"/>
              <w:rPr>
                <w:rFonts w:ascii="Arial Narrow" w:hAnsi="Arial Narrow"/>
                <w:b/>
              </w:rPr>
            </w:pPr>
          </w:p>
          <w:p w14:paraId="11F14BFA" w14:textId="77777777" w:rsidR="00547677" w:rsidRPr="007221B8" w:rsidRDefault="00547677" w:rsidP="00C84BD0">
            <w:pPr>
              <w:tabs>
                <w:tab w:val="left" w:pos="1980"/>
              </w:tabs>
              <w:ind w:right="382"/>
              <w:rPr>
                <w:rFonts w:ascii="Arial Narrow" w:hAnsi="Arial Narrow"/>
                <w:b/>
              </w:rPr>
            </w:pPr>
            <w:r w:rsidRPr="007221B8">
              <w:rPr>
                <w:rFonts w:ascii="Arial Narrow" w:hAnsi="Arial Narrow"/>
                <w:b/>
              </w:rPr>
              <w:t>Naslov</w:t>
            </w:r>
          </w:p>
          <w:p w14:paraId="70FC6D6A" w14:textId="77777777" w:rsidR="00547677" w:rsidRPr="007221B8" w:rsidRDefault="00547677" w:rsidP="00C84BD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1EFE732C" w14:textId="77777777" w:rsidR="00547677" w:rsidRPr="007221B8" w:rsidRDefault="00547677" w:rsidP="00C84BD0">
            <w:pPr>
              <w:tabs>
                <w:tab w:val="left" w:pos="1980"/>
              </w:tabs>
              <w:ind w:right="382"/>
              <w:rPr>
                <w:rFonts w:ascii="Arial Narrow" w:hAnsi="Arial Narrow"/>
                <w:b/>
              </w:rPr>
            </w:pPr>
          </w:p>
        </w:tc>
      </w:tr>
      <w:tr w:rsidR="003E3812" w:rsidRPr="007221B8" w14:paraId="4349F06C" w14:textId="77777777" w:rsidTr="00C84BD0">
        <w:tc>
          <w:tcPr>
            <w:tcW w:w="3686" w:type="dxa"/>
            <w:tcBorders>
              <w:top w:val="single" w:sz="4" w:space="0" w:color="auto"/>
              <w:left w:val="single" w:sz="4" w:space="0" w:color="auto"/>
              <w:bottom w:val="single" w:sz="4" w:space="0" w:color="auto"/>
              <w:right w:val="single" w:sz="4" w:space="0" w:color="auto"/>
            </w:tcBorders>
          </w:tcPr>
          <w:p w14:paraId="4C6AC51B" w14:textId="77777777" w:rsidR="003E3812" w:rsidRPr="007221B8" w:rsidRDefault="003E3812" w:rsidP="00C84BD0">
            <w:pPr>
              <w:tabs>
                <w:tab w:val="left" w:pos="1980"/>
              </w:tabs>
              <w:ind w:right="382"/>
              <w:rPr>
                <w:rFonts w:ascii="Arial Narrow" w:hAnsi="Arial Narrow"/>
                <w:b/>
              </w:rPr>
            </w:pPr>
            <w:r>
              <w:rPr>
                <w:rFonts w:ascii="Arial Narrow" w:hAnsi="Arial Narrow"/>
                <w:b/>
              </w:rPr>
              <w:t>ID št. za DDV</w:t>
            </w:r>
          </w:p>
        </w:tc>
        <w:tc>
          <w:tcPr>
            <w:tcW w:w="5947" w:type="dxa"/>
            <w:tcBorders>
              <w:top w:val="single" w:sz="4" w:space="0" w:color="auto"/>
              <w:left w:val="single" w:sz="4" w:space="0" w:color="auto"/>
              <w:bottom w:val="single" w:sz="4" w:space="0" w:color="auto"/>
              <w:right w:val="single" w:sz="4" w:space="0" w:color="auto"/>
            </w:tcBorders>
          </w:tcPr>
          <w:p w14:paraId="371888EE" w14:textId="77777777" w:rsidR="003E3812" w:rsidRPr="007221B8" w:rsidRDefault="003E3812" w:rsidP="00C84BD0">
            <w:pPr>
              <w:tabs>
                <w:tab w:val="left" w:pos="1980"/>
              </w:tabs>
              <w:ind w:right="382"/>
              <w:rPr>
                <w:rFonts w:ascii="Arial Narrow" w:hAnsi="Arial Narrow"/>
                <w:b/>
              </w:rPr>
            </w:pPr>
          </w:p>
        </w:tc>
      </w:tr>
      <w:tr w:rsidR="003E3812" w:rsidRPr="007221B8" w14:paraId="7C173C41" w14:textId="77777777" w:rsidTr="00C84BD0">
        <w:tc>
          <w:tcPr>
            <w:tcW w:w="3686" w:type="dxa"/>
            <w:tcBorders>
              <w:top w:val="single" w:sz="4" w:space="0" w:color="auto"/>
              <w:left w:val="single" w:sz="4" w:space="0" w:color="auto"/>
              <w:bottom w:val="single" w:sz="4" w:space="0" w:color="auto"/>
              <w:right w:val="single" w:sz="4" w:space="0" w:color="auto"/>
            </w:tcBorders>
          </w:tcPr>
          <w:p w14:paraId="06993089" w14:textId="77777777" w:rsidR="003E3812" w:rsidRPr="007221B8" w:rsidRDefault="003E3812" w:rsidP="00C84BD0">
            <w:pPr>
              <w:tabs>
                <w:tab w:val="left" w:pos="1980"/>
              </w:tabs>
              <w:ind w:right="382"/>
              <w:rPr>
                <w:rFonts w:ascii="Arial Narrow" w:hAnsi="Arial Narrow"/>
                <w:b/>
              </w:rPr>
            </w:pPr>
            <w:r>
              <w:rPr>
                <w:rFonts w:ascii="Arial Narrow" w:hAnsi="Arial Narrow"/>
                <w:b/>
              </w:rPr>
              <w:t>Matična številka</w:t>
            </w:r>
          </w:p>
        </w:tc>
        <w:tc>
          <w:tcPr>
            <w:tcW w:w="5947" w:type="dxa"/>
            <w:tcBorders>
              <w:top w:val="single" w:sz="4" w:space="0" w:color="auto"/>
              <w:left w:val="single" w:sz="4" w:space="0" w:color="auto"/>
              <w:bottom w:val="single" w:sz="4" w:space="0" w:color="auto"/>
              <w:right w:val="single" w:sz="4" w:space="0" w:color="auto"/>
            </w:tcBorders>
          </w:tcPr>
          <w:p w14:paraId="3DE7AE51" w14:textId="77777777" w:rsidR="003E3812" w:rsidRPr="007221B8" w:rsidRDefault="003E3812" w:rsidP="00C84BD0">
            <w:pPr>
              <w:tabs>
                <w:tab w:val="left" w:pos="1980"/>
              </w:tabs>
              <w:ind w:right="382"/>
              <w:rPr>
                <w:rFonts w:ascii="Arial Narrow" w:hAnsi="Arial Narrow"/>
                <w:b/>
              </w:rPr>
            </w:pPr>
          </w:p>
        </w:tc>
      </w:tr>
    </w:tbl>
    <w:p w14:paraId="226F79DC" w14:textId="77777777" w:rsidR="00B61332" w:rsidRDefault="00B61332" w:rsidP="00547677">
      <w:pPr>
        <w:spacing w:after="120"/>
        <w:jc w:val="both"/>
        <w:rPr>
          <w:rFonts w:ascii="Arial Narrow" w:hAnsi="Arial Narrow"/>
          <w:b/>
        </w:rPr>
      </w:pPr>
    </w:p>
    <w:p w14:paraId="29A2A44C" w14:textId="77777777" w:rsidR="003E3812" w:rsidRPr="003E3812" w:rsidRDefault="003E3812" w:rsidP="003E3812">
      <w:pPr>
        <w:jc w:val="both"/>
        <w:rPr>
          <w:rFonts w:ascii="Arial Narrow" w:hAnsi="Arial Narrow"/>
        </w:rPr>
      </w:pPr>
      <w:r w:rsidRPr="003E3812">
        <w:rPr>
          <w:rFonts w:ascii="Arial Narrow" w:hAnsi="Arial Narrow"/>
        </w:rPr>
        <w:t>Ponudbena cena za posamezen podsklop/artikel bo zahtevana v fazi odpiranja konkurence (faza povpraševanja).</w:t>
      </w:r>
    </w:p>
    <w:p w14:paraId="5F85B400" w14:textId="77777777" w:rsidR="003E3812" w:rsidRPr="003E3812" w:rsidRDefault="003E3812" w:rsidP="003E3812">
      <w:pPr>
        <w:jc w:val="both"/>
        <w:rPr>
          <w:rFonts w:ascii="Arial Narrow" w:hAnsi="Arial Narrow"/>
        </w:rPr>
      </w:pPr>
    </w:p>
    <w:p w14:paraId="4545946C" w14:textId="77777777" w:rsidR="003E3812" w:rsidRPr="00893C74" w:rsidRDefault="003E3812" w:rsidP="003E3812">
      <w:pPr>
        <w:jc w:val="both"/>
        <w:rPr>
          <w:rFonts w:ascii="Arial Narrow" w:hAnsi="Arial Narrow"/>
          <w:b/>
        </w:rPr>
      </w:pPr>
      <w:r w:rsidRPr="00893C74">
        <w:rPr>
          <w:rFonts w:ascii="Arial Narrow" w:hAnsi="Arial Narrow"/>
          <w:b/>
        </w:rPr>
        <w:t>Točkovanje v okviru meril:</w:t>
      </w:r>
    </w:p>
    <w:p w14:paraId="195BBB05" w14:textId="77777777" w:rsidR="003E3812" w:rsidRPr="009D35C3" w:rsidRDefault="003E3812" w:rsidP="003E3812">
      <w:pPr>
        <w:jc w:val="both"/>
        <w:rPr>
          <w:rFonts w:ascii="Verdana" w:hAnsi="Verdana"/>
          <w:sz w:val="20"/>
          <w:szCs w:val="20"/>
        </w:rPr>
      </w:pPr>
    </w:p>
    <w:tbl>
      <w:tblPr>
        <w:tblStyle w:val="Tabelamrea"/>
        <w:tblW w:w="0" w:type="auto"/>
        <w:tblInd w:w="137" w:type="dxa"/>
        <w:tblLook w:val="04A0" w:firstRow="1" w:lastRow="0" w:firstColumn="1" w:lastColumn="0" w:noHBand="0" w:noVBand="1"/>
      </w:tblPr>
      <w:tblGrid>
        <w:gridCol w:w="5670"/>
        <w:gridCol w:w="3969"/>
      </w:tblGrid>
      <w:tr w:rsidR="00C326EE" w:rsidRPr="00C326EE" w14:paraId="4F97C724" w14:textId="77777777" w:rsidTr="00C326EE">
        <w:trPr>
          <w:trHeight w:val="559"/>
        </w:trPr>
        <w:tc>
          <w:tcPr>
            <w:tcW w:w="5670" w:type="dxa"/>
            <w:tcBorders>
              <w:bottom w:val="single" w:sz="4" w:space="0" w:color="auto"/>
            </w:tcBorders>
            <w:shd w:val="clear" w:color="auto" w:fill="auto"/>
          </w:tcPr>
          <w:p w14:paraId="6F2262BD" w14:textId="77777777" w:rsidR="003E3812" w:rsidRPr="00C326EE" w:rsidRDefault="003E3812" w:rsidP="00057EC3">
            <w:pPr>
              <w:pStyle w:val="Naslov1"/>
              <w:keepLines w:val="0"/>
              <w:numPr>
                <w:ilvl w:val="0"/>
                <w:numId w:val="45"/>
              </w:numPr>
              <w:spacing w:after="120"/>
              <w:rPr>
                <w:rFonts w:ascii="Arial Narrow" w:hAnsi="Arial Narrow"/>
                <w:b/>
                <w:color w:val="auto"/>
                <w:sz w:val="24"/>
                <w:szCs w:val="24"/>
              </w:rPr>
            </w:pPr>
            <w:r w:rsidRPr="00C326EE">
              <w:rPr>
                <w:rFonts w:ascii="Arial Narrow" w:hAnsi="Arial Narrow"/>
                <w:b/>
                <w:color w:val="auto"/>
                <w:sz w:val="24"/>
                <w:szCs w:val="24"/>
              </w:rPr>
              <w:t xml:space="preserve">Merilo: </w:t>
            </w:r>
            <w:r w:rsidR="00C326EE" w:rsidRPr="00C326EE">
              <w:rPr>
                <w:rFonts w:ascii="Arial Narrow" w:hAnsi="Arial Narrow"/>
                <w:b/>
                <w:color w:val="auto"/>
                <w:sz w:val="24"/>
                <w:szCs w:val="24"/>
              </w:rPr>
              <w:t>Certifikat ISO 9001</w:t>
            </w:r>
          </w:p>
          <w:p w14:paraId="1532E825" w14:textId="77777777" w:rsidR="003E3812" w:rsidRPr="00C326EE" w:rsidRDefault="003E3812" w:rsidP="00CE603F">
            <w:pPr>
              <w:pStyle w:val="Telobesedila"/>
              <w:rPr>
                <w:rFonts w:ascii="Arial Narrow" w:hAnsi="Arial Narrow"/>
                <w:lang w:eastAsia="zh-CN" w:bidi="hi-IN"/>
              </w:rPr>
            </w:pPr>
          </w:p>
        </w:tc>
        <w:tc>
          <w:tcPr>
            <w:tcW w:w="3969" w:type="dxa"/>
            <w:shd w:val="clear" w:color="auto" w:fill="auto"/>
          </w:tcPr>
          <w:p w14:paraId="5D00941A" w14:textId="77777777" w:rsidR="00C326EE" w:rsidRPr="00C326EE" w:rsidRDefault="00C326EE" w:rsidP="00C326EE">
            <w:pPr>
              <w:widowControl w:val="0"/>
              <w:jc w:val="both"/>
              <w:rPr>
                <w:rFonts w:ascii="Arial Narrow" w:hAnsi="Arial Narrow"/>
                <w:b/>
              </w:rPr>
            </w:pPr>
            <w:r w:rsidRPr="00C326EE">
              <w:rPr>
                <w:rFonts w:ascii="Arial Narrow" w:hAnsi="Arial Narrow"/>
                <w:b/>
              </w:rPr>
              <w:t>Ponujeno</w:t>
            </w:r>
          </w:p>
          <w:p w14:paraId="7A3EA047" w14:textId="77777777" w:rsidR="003E3812" w:rsidRPr="00C326EE" w:rsidRDefault="00C326EE" w:rsidP="00C326EE">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C326EE" w:rsidRPr="00C326EE" w14:paraId="6D3BD9FC" w14:textId="77777777" w:rsidTr="00C326EE">
        <w:tc>
          <w:tcPr>
            <w:tcW w:w="5670" w:type="dxa"/>
            <w:shd w:val="clear" w:color="auto" w:fill="auto"/>
          </w:tcPr>
          <w:p w14:paraId="0CBF99F5" w14:textId="77777777" w:rsidR="003E3812" w:rsidRPr="00C326EE" w:rsidRDefault="00C326EE" w:rsidP="00057EC3">
            <w:pPr>
              <w:pStyle w:val="Odstavekseznama"/>
              <w:widowControl w:val="0"/>
              <w:numPr>
                <w:ilvl w:val="0"/>
                <w:numId w:val="46"/>
              </w:numPr>
              <w:jc w:val="both"/>
              <w:rPr>
                <w:rFonts w:ascii="Arial Narrow" w:hAnsi="Arial Narrow"/>
              </w:rPr>
            </w:pPr>
            <w:r w:rsidRPr="00C326EE">
              <w:rPr>
                <w:rFonts w:ascii="Arial Narrow" w:hAnsi="Arial Narrow"/>
              </w:rPr>
              <w:t>Imamo veljaven certifikat ISO 9001</w:t>
            </w:r>
          </w:p>
        </w:tc>
        <w:tc>
          <w:tcPr>
            <w:tcW w:w="3969" w:type="dxa"/>
            <w:shd w:val="clear" w:color="auto" w:fill="auto"/>
          </w:tcPr>
          <w:p w14:paraId="2D81F25E" w14:textId="77777777" w:rsidR="003E3812" w:rsidRPr="00C326EE" w:rsidRDefault="003E3812" w:rsidP="00CE603F">
            <w:pPr>
              <w:widowControl w:val="0"/>
              <w:jc w:val="both"/>
              <w:rPr>
                <w:rFonts w:ascii="Arial Narrow" w:hAnsi="Arial Narrow"/>
                <w:b/>
              </w:rPr>
            </w:pPr>
          </w:p>
        </w:tc>
      </w:tr>
      <w:tr w:rsidR="00C326EE" w:rsidRPr="00C326EE" w14:paraId="4232E548" w14:textId="77777777" w:rsidTr="00C326EE">
        <w:tc>
          <w:tcPr>
            <w:tcW w:w="5670" w:type="dxa"/>
            <w:shd w:val="clear" w:color="auto" w:fill="auto"/>
          </w:tcPr>
          <w:p w14:paraId="2C269095" w14:textId="77777777" w:rsidR="00C326EE" w:rsidRPr="00C326EE" w:rsidRDefault="00C326EE" w:rsidP="00057EC3">
            <w:pPr>
              <w:pStyle w:val="Odstavekseznama"/>
              <w:widowControl w:val="0"/>
              <w:numPr>
                <w:ilvl w:val="0"/>
                <w:numId w:val="46"/>
              </w:numPr>
              <w:jc w:val="both"/>
              <w:rPr>
                <w:rFonts w:ascii="Arial Narrow" w:hAnsi="Arial Narrow"/>
              </w:rPr>
            </w:pPr>
            <w:r w:rsidRPr="00C326EE">
              <w:rPr>
                <w:rFonts w:ascii="Arial Narrow" w:hAnsi="Arial Narrow"/>
              </w:rPr>
              <w:t>Imamo potrdilo o postopku pridobivanja certifikata ISO 9001</w:t>
            </w:r>
          </w:p>
        </w:tc>
        <w:tc>
          <w:tcPr>
            <w:tcW w:w="3969" w:type="dxa"/>
            <w:shd w:val="clear" w:color="auto" w:fill="auto"/>
          </w:tcPr>
          <w:p w14:paraId="5E857DAB" w14:textId="77777777" w:rsidR="00C326EE" w:rsidRPr="00C326EE" w:rsidRDefault="00C326EE" w:rsidP="00CE603F">
            <w:pPr>
              <w:widowControl w:val="0"/>
              <w:jc w:val="both"/>
              <w:rPr>
                <w:rFonts w:ascii="Arial Narrow" w:hAnsi="Arial Narrow"/>
                <w:b/>
              </w:rPr>
            </w:pPr>
          </w:p>
        </w:tc>
      </w:tr>
      <w:tr w:rsidR="00C326EE" w:rsidRPr="00C326EE" w14:paraId="5F6930A2" w14:textId="77777777" w:rsidTr="00CE603F">
        <w:tc>
          <w:tcPr>
            <w:tcW w:w="9639" w:type="dxa"/>
            <w:gridSpan w:val="2"/>
            <w:shd w:val="clear" w:color="auto" w:fill="auto"/>
          </w:tcPr>
          <w:p w14:paraId="3592E508" w14:textId="77777777" w:rsidR="00C326EE" w:rsidRPr="00C326EE" w:rsidRDefault="00C326EE" w:rsidP="00CE603F">
            <w:pPr>
              <w:widowControl w:val="0"/>
              <w:jc w:val="both"/>
              <w:rPr>
                <w:rFonts w:ascii="Arial Narrow" w:hAnsi="Arial Narrow"/>
                <w:b/>
              </w:rPr>
            </w:pPr>
            <w:r w:rsidRPr="00C326EE">
              <w:rPr>
                <w:rFonts w:ascii="Arial Narrow" w:hAnsi="Arial Narrow"/>
              </w:rPr>
              <w:t>V primeru, da je odgovor DA, ponudnik pod ostalo dokumentacijo predloži obvezno prilogo: kopija veljavnega certifikata ISO</w:t>
            </w:r>
            <w:r>
              <w:rPr>
                <w:rFonts w:ascii="Arial Narrow" w:hAnsi="Arial Narrow"/>
              </w:rPr>
              <w:t xml:space="preserve"> </w:t>
            </w:r>
            <w:r w:rsidRPr="00C326EE">
              <w:rPr>
                <w:rFonts w:ascii="Arial Narrow" w:hAnsi="Arial Narrow"/>
              </w:rPr>
              <w:t>9001</w:t>
            </w:r>
            <w:r>
              <w:rPr>
                <w:rFonts w:ascii="Arial Narrow" w:hAnsi="Arial Narrow"/>
              </w:rPr>
              <w:t xml:space="preserve"> oz. potrdilo izdajatelja certifikata ISO 9001 (institucija, kjer je certifikat priglašen)</w:t>
            </w:r>
            <w:r w:rsidRPr="00C326EE">
              <w:rPr>
                <w:rFonts w:ascii="Arial Narrow" w:hAnsi="Arial Narrow"/>
              </w:rPr>
              <w:t>, sicer naročnik ponudniku pri tem merilu ne bo priznal točk.</w:t>
            </w:r>
          </w:p>
        </w:tc>
      </w:tr>
      <w:tr w:rsidR="00C326EE" w:rsidRPr="00C326EE" w14:paraId="5484570E" w14:textId="77777777" w:rsidTr="00C326EE">
        <w:trPr>
          <w:trHeight w:val="559"/>
        </w:trPr>
        <w:tc>
          <w:tcPr>
            <w:tcW w:w="5670" w:type="dxa"/>
            <w:tcBorders>
              <w:bottom w:val="single" w:sz="4" w:space="0" w:color="auto"/>
            </w:tcBorders>
            <w:shd w:val="clear" w:color="auto" w:fill="auto"/>
          </w:tcPr>
          <w:p w14:paraId="617B90B0" w14:textId="77777777" w:rsidR="003E3812" w:rsidRPr="00C326EE" w:rsidRDefault="003E3812" w:rsidP="00057EC3">
            <w:pPr>
              <w:pStyle w:val="Naslov1"/>
              <w:keepLines w:val="0"/>
              <w:numPr>
                <w:ilvl w:val="0"/>
                <w:numId w:val="45"/>
              </w:numPr>
              <w:spacing w:after="120"/>
              <w:rPr>
                <w:rFonts w:ascii="Arial Narrow" w:hAnsi="Arial Narrow"/>
                <w:b/>
                <w:color w:val="auto"/>
                <w:sz w:val="24"/>
                <w:szCs w:val="24"/>
              </w:rPr>
            </w:pPr>
            <w:r w:rsidRPr="00C326EE">
              <w:rPr>
                <w:rFonts w:ascii="Arial Narrow" w:hAnsi="Arial Narrow"/>
                <w:b/>
                <w:color w:val="auto"/>
                <w:sz w:val="24"/>
                <w:szCs w:val="24"/>
              </w:rPr>
              <w:t xml:space="preserve">Merilo: </w:t>
            </w:r>
            <w:r w:rsidR="00C326EE" w:rsidRPr="00C326EE">
              <w:rPr>
                <w:rFonts w:ascii="Arial Narrow" w:hAnsi="Arial Narrow"/>
                <w:b/>
                <w:color w:val="auto"/>
                <w:sz w:val="24"/>
                <w:szCs w:val="24"/>
              </w:rPr>
              <w:t>Certifikat ISO 14001</w:t>
            </w:r>
          </w:p>
        </w:tc>
        <w:tc>
          <w:tcPr>
            <w:tcW w:w="3969" w:type="dxa"/>
            <w:shd w:val="clear" w:color="auto" w:fill="auto"/>
          </w:tcPr>
          <w:p w14:paraId="5C6AA7F9" w14:textId="77777777" w:rsidR="003E3812" w:rsidRPr="00C326EE" w:rsidRDefault="003E3812" w:rsidP="00CE603F">
            <w:pPr>
              <w:widowControl w:val="0"/>
              <w:jc w:val="both"/>
              <w:rPr>
                <w:rFonts w:ascii="Arial Narrow" w:hAnsi="Arial Narrow"/>
                <w:b/>
              </w:rPr>
            </w:pPr>
            <w:r w:rsidRPr="00C326EE">
              <w:rPr>
                <w:rFonts w:ascii="Arial Narrow" w:hAnsi="Arial Narrow"/>
                <w:b/>
              </w:rPr>
              <w:t>Ponujeno</w:t>
            </w:r>
          </w:p>
          <w:p w14:paraId="02BAD4DA" w14:textId="77777777" w:rsidR="003E3812" w:rsidRPr="00C326EE" w:rsidRDefault="003E3812" w:rsidP="00CE603F">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C326EE" w:rsidRPr="00C326EE" w14:paraId="51DB71E7" w14:textId="77777777" w:rsidTr="00C326EE">
        <w:tc>
          <w:tcPr>
            <w:tcW w:w="5670" w:type="dxa"/>
            <w:shd w:val="clear" w:color="auto" w:fill="auto"/>
          </w:tcPr>
          <w:p w14:paraId="740CA634" w14:textId="77777777" w:rsidR="003E3812" w:rsidRPr="00C326EE" w:rsidRDefault="003E3812" w:rsidP="00057EC3">
            <w:pPr>
              <w:pStyle w:val="Odstavekseznama"/>
              <w:widowControl w:val="0"/>
              <w:numPr>
                <w:ilvl w:val="0"/>
                <w:numId w:val="47"/>
              </w:numPr>
              <w:jc w:val="both"/>
              <w:rPr>
                <w:rFonts w:ascii="Arial Narrow" w:hAnsi="Arial Narrow"/>
              </w:rPr>
            </w:pPr>
            <w:r w:rsidRPr="00C326EE">
              <w:rPr>
                <w:rFonts w:ascii="Arial Narrow" w:hAnsi="Arial Narrow"/>
              </w:rPr>
              <w:t xml:space="preserve">Imamo veljaven certifikat ISO </w:t>
            </w:r>
            <w:r w:rsidR="00C326EE">
              <w:rPr>
                <w:rFonts w:ascii="Arial Narrow" w:hAnsi="Arial Narrow"/>
              </w:rPr>
              <w:t>14</w:t>
            </w:r>
            <w:r w:rsidRPr="00C326EE">
              <w:rPr>
                <w:rFonts w:ascii="Arial Narrow" w:hAnsi="Arial Narrow"/>
              </w:rPr>
              <w:t>001</w:t>
            </w:r>
          </w:p>
        </w:tc>
        <w:tc>
          <w:tcPr>
            <w:tcW w:w="3969" w:type="dxa"/>
            <w:shd w:val="clear" w:color="auto" w:fill="auto"/>
          </w:tcPr>
          <w:p w14:paraId="2450FBDF" w14:textId="77777777" w:rsidR="003E3812" w:rsidRPr="00C326EE" w:rsidRDefault="003E3812" w:rsidP="00CE603F">
            <w:pPr>
              <w:widowControl w:val="0"/>
              <w:jc w:val="both"/>
              <w:rPr>
                <w:rFonts w:ascii="Arial Narrow" w:hAnsi="Arial Narrow"/>
                <w:b/>
              </w:rPr>
            </w:pPr>
          </w:p>
        </w:tc>
      </w:tr>
      <w:tr w:rsidR="00C326EE" w:rsidRPr="00C326EE" w14:paraId="40E6A996" w14:textId="77777777" w:rsidTr="00C326EE">
        <w:tc>
          <w:tcPr>
            <w:tcW w:w="5670" w:type="dxa"/>
            <w:shd w:val="clear" w:color="auto" w:fill="auto"/>
          </w:tcPr>
          <w:p w14:paraId="6AAD873A" w14:textId="77777777" w:rsidR="00C326EE" w:rsidRPr="00C326EE" w:rsidRDefault="00C326EE" w:rsidP="00057EC3">
            <w:pPr>
              <w:pStyle w:val="Odstavekseznama"/>
              <w:widowControl w:val="0"/>
              <w:numPr>
                <w:ilvl w:val="0"/>
                <w:numId w:val="47"/>
              </w:numPr>
              <w:jc w:val="both"/>
              <w:rPr>
                <w:rFonts w:ascii="Arial Narrow" w:hAnsi="Arial Narrow"/>
              </w:rPr>
            </w:pPr>
            <w:r w:rsidRPr="00C326EE">
              <w:rPr>
                <w:rFonts w:ascii="Arial Narrow" w:hAnsi="Arial Narrow"/>
              </w:rPr>
              <w:t>Imamo potrdilo o postopku pridobivanja certifikata ISO 14001</w:t>
            </w:r>
          </w:p>
        </w:tc>
        <w:tc>
          <w:tcPr>
            <w:tcW w:w="3969" w:type="dxa"/>
            <w:shd w:val="clear" w:color="auto" w:fill="auto"/>
          </w:tcPr>
          <w:p w14:paraId="1E29B3E2" w14:textId="77777777" w:rsidR="00C326EE" w:rsidRPr="00C326EE" w:rsidRDefault="00C326EE" w:rsidP="00CE603F">
            <w:pPr>
              <w:widowControl w:val="0"/>
              <w:jc w:val="both"/>
              <w:rPr>
                <w:rFonts w:ascii="Arial Narrow" w:hAnsi="Arial Narrow"/>
                <w:b/>
              </w:rPr>
            </w:pPr>
          </w:p>
        </w:tc>
      </w:tr>
      <w:tr w:rsidR="00C326EE" w:rsidRPr="00C326EE" w14:paraId="0C638243" w14:textId="77777777" w:rsidTr="00C326EE">
        <w:tc>
          <w:tcPr>
            <w:tcW w:w="9639" w:type="dxa"/>
            <w:gridSpan w:val="2"/>
            <w:shd w:val="clear" w:color="auto" w:fill="auto"/>
          </w:tcPr>
          <w:p w14:paraId="6C04BA14" w14:textId="77777777" w:rsidR="003E3812" w:rsidRPr="00C326EE" w:rsidRDefault="003E3812" w:rsidP="00CE603F">
            <w:pPr>
              <w:widowControl w:val="0"/>
              <w:jc w:val="both"/>
              <w:rPr>
                <w:rFonts w:ascii="Arial Narrow" w:hAnsi="Arial Narrow"/>
              </w:rPr>
            </w:pPr>
            <w:r w:rsidRPr="00C326EE">
              <w:rPr>
                <w:rFonts w:ascii="Arial Narrow" w:hAnsi="Arial Narrow"/>
              </w:rPr>
              <w:lastRenderedPageBreak/>
              <w:t>V primeru, da je odgovor DA, ponudnik pod ostalo dokumentacijo predloži obvezno prilogo: kopija veljavnega certifikata ISO</w:t>
            </w:r>
            <w:r w:rsidR="00C326EE">
              <w:rPr>
                <w:rFonts w:ascii="Arial Narrow" w:hAnsi="Arial Narrow"/>
              </w:rPr>
              <w:t xml:space="preserve"> 14</w:t>
            </w:r>
            <w:r w:rsidRPr="00C326EE">
              <w:rPr>
                <w:rFonts w:ascii="Arial Narrow" w:hAnsi="Arial Narrow"/>
              </w:rPr>
              <w:t>001</w:t>
            </w:r>
            <w:r w:rsidR="00C326EE">
              <w:rPr>
                <w:rFonts w:ascii="Arial Narrow" w:hAnsi="Arial Narrow"/>
              </w:rPr>
              <w:t xml:space="preserve"> oz. potrdilo izdajatelja certifikata ISO 14001 (institucija, kjer je certifikat priglašen)</w:t>
            </w:r>
            <w:r w:rsidRPr="00C326EE">
              <w:rPr>
                <w:rFonts w:ascii="Arial Narrow" w:hAnsi="Arial Narrow"/>
              </w:rPr>
              <w:t>, sicer naročnik ponudniku pri tem merilu ne bo priznal točk.</w:t>
            </w:r>
          </w:p>
        </w:tc>
      </w:tr>
      <w:tr w:rsidR="00C326EE" w:rsidRPr="00C326EE" w14:paraId="369A91C3" w14:textId="77777777" w:rsidTr="00C326EE">
        <w:trPr>
          <w:trHeight w:val="559"/>
        </w:trPr>
        <w:tc>
          <w:tcPr>
            <w:tcW w:w="5670" w:type="dxa"/>
            <w:tcBorders>
              <w:bottom w:val="single" w:sz="4" w:space="0" w:color="auto"/>
            </w:tcBorders>
            <w:shd w:val="clear" w:color="auto" w:fill="auto"/>
          </w:tcPr>
          <w:p w14:paraId="6088F484" w14:textId="77777777" w:rsidR="003E3812" w:rsidRPr="00C326EE" w:rsidRDefault="003E3812" w:rsidP="00057EC3">
            <w:pPr>
              <w:pStyle w:val="Naslov1"/>
              <w:keepLines w:val="0"/>
              <w:numPr>
                <w:ilvl w:val="0"/>
                <w:numId w:val="45"/>
              </w:numPr>
              <w:spacing w:after="120"/>
              <w:rPr>
                <w:rFonts w:ascii="Arial Narrow" w:hAnsi="Arial Narrow"/>
                <w:b/>
                <w:color w:val="auto"/>
                <w:sz w:val="24"/>
                <w:szCs w:val="24"/>
              </w:rPr>
            </w:pPr>
            <w:r w:rsidRPr="00C326EE">
              <w:rPr>
                <w:rFonts w:ascii="Arial Narrow" w:hAnsi="Arial Narrow"/>
                <w:b/>
                <w:color w:val="auto"/>
                <w:sz w:val="24"/>
                <w:szCs w:val="24"/>
              </w:rPr>
              <w:t xml:space="preserve">Merilo: </w:t>
            </w:r>
            <w:r w:rsidR="00C326EE" w:rsidRPr="00C326EE">
              <w:rPr>
                <w:rFonts w:ascii="Arial Narrow" w:hAnsi="Arial Narrow"/>
                <w:b/>
                <w:color w:val="auto"/>
                <w:sz w:val="24"/>
                <w:szCs w:val="24"/>
              </w:rPr>
              <w:t>Ponudnik deluje na področju prodaje medicinsko potrošnega materiala najmanj zadnjih 5 ali več let</w:t>
            </w:r>
          </w:p>
        </w:tc>
        <w:tc>
          <w:tcPr>
            <w:tcW w:w="3969" w:type="dxa"/>
            <w:shd w:val="clear" w:color="auto" w:fill="auto"/>
          </w:tcPr>
          <w:p w14:paraId="0119644B" w14:textId="77777777" w:rsidR="00C326EE" w:rsidRPr="00C326EE" w:rsidRDefault="00C326EE" w:rsidP="00C326EE">
            <w:pPr>
              <w:widowControl w:val="0"/>
              <w:jc w:val="both"/>
              <w:rPr>
                <w:rFonts w:ascii="Arial Narrow" w:hAnsi="Arial Narrow"/>
                <w:b/>
              </w:rPr>
            </w:pPr>
            <w:r w:rsidRPr="00C326EE">
              <w:rPr>
                <w:rFonts w:ascii="Arial Narrow" w:hAnsi="Arial Narrow"/>
                <w:b/>
              </w:rPr>
              <w:t>Ponujeno</w:t>
            </w:r>
          </w:p>
          <w:p w14:paraId="462939C8" w14:textId="77777777" w:rsidR="003E3812" w:rsidRPr="00C326EE" w:rsidRDefault="00C326EE" w:rsidP="00C326EE">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C326EE" w:rsidRPr="00C326EE" w14:paraId="6EA64E21" w14:textId="77777777" w:rsidTr="00C326EE">
        <w:tc>
          <w:tcPr>
            <w:tcW w:w="5670" w:type="dxa"/>
            <w:shd w:val="clear" w:color="auto" w:fill="auto"/>
          </w:tcPr>
          <w:p w14:paraId="62D6BE8E" w14:textId="77777777" w:rsidR="003E3812" w:rsidRPr="00C326EE" w:rsidRDefault="00C326EE" w:rsidP="00057EC3">
            <w:pPr>
              <w:pStyle w:val="Odstavekseznama"/>
              <w:widowControl w:val="0"/>
              <w:numPr>
                <w:ilvl w:val="0"/>
                <w:numId w:val="48"/>
              </w:numPr>
              <w:jc w:val="both"/>
              <w:rPr>
                <w:rFonts w:ascii="Arial Narrow" w:hAnsi="Arial Narrow"/>
              </w:rPr>
            </w:pPr>
            <w:r>
              <w:rPr>
                <w:rFonts w:ascii="Arial Narrow" w:hAnsi="Arial Narrow"/>
              </w:rPr>
              <w:t>Na področju prodaje medicinsko potrošnega materiala delujemo najmanj 5 ali več let</w:t>
            </w:r>
          </w:p>
        </w:tc>
        <w:tc>
          <w:tcPr>
            <w:tcW w:w="3969" w:type="dxa"/>
            <w:shd w:val="clear" w:color="auto" w:fill="auto"/>
          </w:tcPr>
          <w:p w14:paraId="635929D2" w14:textId="77777777" w:rsidR="003E3812" w:rsidRPr="00C326EE" w:rsidRDefault="003E3812" w:rsidP="00CE603F">
            <w:pPr>
              <w:widowControl w:val="0"/>
              <w:jc w:val="both"/>
              <w:rPr>
                <w:rFonts w:ascii="Arial Narrow" w:hAnsi="Arial Narrow"/>
                <w:b/>
              </w:rPr>
            </w:pPr>
          </w:p>
        </w:tc>
      </w:tr>
      <w:tr w:rsidR="00C326EE" w:rsidRPr="00C326EE" w14:paraId="4B382570" w14:textId="77777777" w:rsidTr="00C326EE">
        <w:tc>
          <w:tcPr>
            <w:tcW w:w="5670" w:type="dxa"/>
            <w:shd w:val="clear" w:color="auto" w:fill="auto"/>
          </w:tcPr>
          <w:p w14:paraId="7D1036F4" w14:textId="77777777" w:rsidR="00C326EE" w:rsidRPr="00C326EE" w:rsidRDefault="00C326EE" w:rsidP="00057EC3">
            <w:pPr>
              <w:pStyle w:val="Odstavekseznama"/>
              <w:widowControl w:val="0"/>
              <w:numPr>
                <w:ilvl w:val="0"/>
                <w:numId w:val="48"/>
              </w:numPr>
              <w:jc w:val="both"/>
              <w:rPr>
                <w:rFonts w:ascii="Arial Narrow" w:hAnsi="Arial Narrow"/>
              </w:rPr>
            </w:pPr>
            <w:r w:rsidRPr="00C326EE">
              <w:rPr>
                <w:rFonts w:ascii="Arial Narrow" w:hAnsi="Arial Narrow"/>
              </w:rPr>
              <w:t>Na področju prodaje medicinsko potrošnega materiala delujemo manj kot 5 let</w:t>
            </w:r>
          </w:p>
        </w:tc>
        <w:tc>
          <w:tcPr>
            <w:tcW w:w="3969" w:type="dxa"/>
            <w:shd w:val="clear" w:color="auto" w:fill="auto"/>
          </w:tcPr>
          <w:p w14:paraId="72192F4A" w14:textId="77777777" w:rsidR="00C326EE" w:rsidRPr="00C326EE" w:rsidRDefault="00C326EE" w:rsidP="00CE603F">
            <w:pPr>
              <w:widowControl w:val="0"/>
              <w:jc w:val="both"/>
              <w:rPr>
                <w:rFonts w:ascii="Arial Narrow" w:hAnsi="Arial Narrow"/>
                <w:b/>
              </w:rPr>
            </w:pPr>
          </w:p>
        </w:tc>
      </w:tr>
      <w:tr w:rsidR="00C326EE" w:rsidRPr="00C326EE" w14:paraId="7B5F10CB" w14:textId="77777777" w:rsidTr="00C326EE">
        <w:tc>
          <w:tcPr>
            <w:tcW w:w="9639" w:type="dxa"/>
            <w:gridSpan w:val="2"/>
            <w:shd w:val="clear" w:color="auto" w:fill="auto"/>
          </w:tcPr>
          <w:p w14:paraId="440127C2" w14:textId="77777777" w:rsidR="003E3812" w:rsidRPr="00C326EE" w:rsidRDefault="003E3812" w:rsidP="00CE603F">
            <w:pPr>
              <w:widowControl w:val="0"/>
              <w:jc w:val="both"/>
              <w:rPr>
                <w:rFonts w:ascii="Arial Narrow" w:hAnsi="Arial Narrow"/>
              </w:rPr>
            </w:pPr>
            <w:r w:rsidRPr="00C326EE">
              <w:rPr>
                <w:rFonts w:ascii="Arial Narrow" w:hAnsi="Arial Narrow"/>
              </w:rPr>
              <w:t xml:space="preserve">V primeru, da je odgovor DA, ponudnik pod ostalo dokumentacijo predloži obvezno prilogo: </w:t>
            </w:r>
            <w:r w:rsidR="00C326EE">
              <w:rPr>
                <w:rFonts w:ascii="Arial Narrow" w:hAnsi="Arial Narrow"/>
              </w:rPr>
              <w:t>potrdilo o vpisu v JAZM</w:t>
            </w:r>
            <w:r w:rsidRPr="00C326EE">
              <w:rPr>
                <w:rFonts w:ascii="Arial Narrow" w:hAnsi="Arial Narrow"/>
              </w:rPr>
              <w:t>, sicer naročnik ponudniku pri tem merilu ne bo priznal točk.</w:t>
            </w:r>
          </w:p>
        </w:tc>
      </w:tr>
    </w:tbl>
    <w:p w14:paraId="09143B5A" w14:textId="77777777" w:rsidR="003E3812" w:rsidRPr="007221B8" w:rsidRDefault="003E3812" w:rsidP="00547677">
      <w:pPr>
        <w:spacing w:after="120"/>
        <w:jc w:val="both"/>
        <w:rPr>
          <w:rFonts w:ascii="Arial Narrow" w:hAnsi="Arial Narrow"/>
          <w:b/>
        </w:rPr>
      </w:pPr>
    </w:p>
    <w:p w14:paraId="6835AC0E" w14:textId="77777777" w:rsidR="00547677" w:rsidRPr="007221B8" w:rsidRDefault="00547677" w:rsidP="00547677">
      <w:pPr>
        <w:spacing w:after="120"/>
        <w:jc w:val="both"/>
        <w:rPr>
          <w:rFonts w:ascii="Arial Narrow" w:hAnsi="Arial Narrow"/>
          <w:b/>
        </w:rPr>
      </w:pPr>
      <w:r w:rsidRPr="007221B8">
        <w:rPr>
          <w:rFonts w:ascii="Arial Narrow" w:hAnsi="Arial Narrow"/>
          <w:b/>
        </w:rPr>
        <w:t xml:space="preserve">Na podlagi postopka javnega naročanja za NAKUP </w:t>
      </w:r>
      <w:r w:rsidR="00123715">
        <w:rPr>
          <w:rFonts w:ascii="Arial Narrow" w:hAnsi="Arial Narrow"/>
          <w:b/>
        </w:rPr>
        <w:t>TUBUSOV, VODIL IN SOND</w:t>
      </w:r>
      <w:r w:rsidRPr="007221B8">
        <w:rPr>
          <w:rFonts w:ascii="Arial Narrow" w:hAnsi="Arial Narrow"/>
          <w:b/>
        </w:rPr>
        <w:t xml:space="preserve"> dajemo ponudbo št. __________ z dne ________ ter izjavljamo sledeče:</w:t>
      </w:r>
    </w:p>
    <w:p w14:paraId="6E169669" w14:textId="77777777"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 xml:space="preserve">1. Veljavnost ponudbe je do </w:t>
      </w:r>
      <w:r w:rsidR="001A370B" w:rsidRPr="001A370B">
        <w:rPr>
          <w:rFonts w:ascii="Arial Narrow" w:hAnsi="Arial Narrow"/>
        </w:rPr>
        <w:t>3</w:t>
      </w:r>
      <w:r w:rsidR="00980559">
        <w:rPr>
          <w:rFonts w:ascii="Arial Narrow" w:hAnsi="Arial Narrow"/>
        </w:rPr>
        <w:t>1</w:t>
      </w:r>
      <w:r w:rsidR="001A370B" w:rsidRPr="001A370B">
        <w:rPr>
          <w:rFonts w:ascii="Arial Narrow" w:hAnsi="Arial Narrow"/>
        </w:rPr>
        <w:t xml:space="preserve">. </w:t>
      </w:r>
      <w:r w:rsidR="00980559">
        <w:rPr>
          <w:rFonts w:ascii="Arial Narrow" w:hAnsi="Arial Narrow"/>
        </w:rPr>
        <w:t>10</w:t>
      </w:r>
      <w:r w:rsidR="001A370B" w:rsidRPr="001A370B">
        <w:rPr>
          <w:rFonts w:ascii="Arial Narrow" w:hAnsi="Arial Narrow"/>
        </w:rPr>
        <w:t>. 2023.</w:t>
      </w:r>
    </w:p>
    <w:p w14:paraId="7395279D" w14:textId="77777777"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14:paraId="3C1D9A69" w14:textId="77777777"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3. Svoje pogodbene obveznosti bomo izpolnili v skladu z dokumentacijo v zvezi z oddajo javnega naročila, po navodilih naročnika in veljavnimi predpisi.</w:t>
      </w:r>
    </w:p>
    <w:p w14:paraId="56B98908" w14:textId="77777777" w:rsidR="00547677" w:rsidRPr="007221B8" w:rsidRDefault="00547677" w:rsidP="00547677">
      <w:pPr>
        <w:spacing w:line="276" w:lineRule="auto"/>
        <w:jc w:val="both"/>
        <w:rPr>
          <w:rFonts w:ascii="Arial Narrow" w:hAnsi="Arial Narrow"/>
        </w:rPr>
      </w:pPr>
      <w:r w:rsidRPr="007221B8">
        <w:rPr>
          <w:rFonts w:ascii="Arial Narrow" w:hAnsi="Arial Narrow"/>
        </w:rPr>
        <w:t>4. V celoti sprejemamo pogoje v zvezi z oddajo javnega naročila in vse pogoje, navedene v razpisni dokumentaciji, pod katerimi dajemo svojo ponudbo. Soglašamo, da bodo ti pogoji v celoti sestavni del pogodbe, ki ne more biti kontradiktorna tem pogojem.</w:t>
      </w:r>
    </w:p>
    <w:p w14:paraId="26CADE69" w14:textId="77777777" w:rsidR="00547677" w:rsidRPr="007221B8" w:rsidRDefault="00547677" w:rsidP="00547677">
      <w:pPr>
        <w:spacing w:line="276" w:lineRule="auto"/>
        <w:jc w:val="both"/>
        <w:rPr>
          <w:rFonts w:ascii="Arial Narrow" w:hAnsi="Arial Narrow"/>
        </w:rPr>
      </w:pPr>
    </w:p>
    <w:p w14:paraId="4FC32834" w14:textId="77777777" w:rsidR="00547677" w:rsidRPr="007221B8" w:rsidRDefault="00547677" w:rsidP="00547677">
      <w:pPr>
        <w:spacing w:line="276" w:lineRule="auto"/>
        <w:jc w:val="both"/>
        <w:rPr>
          <w:rFonts w:ascii="Arial Narrow" w:hAnsi="Arial Narrow"/>
        </w:rPr>
      </w:pPr>
    </w:p>
    <w:p w14:paraId="0CEA265D" w14:textId="77777777" w:rsidR="00547677" w:rsidRPr="007221B8" w:rsidRDefault="00547677" w:rsidP="00547677">
      <w:pPr>
        <w:ind w:left="3976" w:right="382" w:hanging="7"/>
        <w:jc w:val="both"/>
        <w:rPr>
          <w:rFonts w:ascii="Arial Narrow" w:hAnsi="Arial Narrow" w:cs="Arial"/>
          <w:color w:val="000000"/>
        </w:rPr>
      </w:pPr>
      <w:r w:rsidRPr="007221B8">
        <w:rPr>
          <w:rFonts w:ascii="Arial Narrow" w:hAnsi="Arial Narrow" w:cs="Arial"/>
          <w:b/>
          <w:color w:val="000000"/>
        </w:rPr>
        <w:t>Ponudnik:</w:t>
      </w:r>
      <w:r w:rsidRPr="007221B8">
        <w:rPr>
          <w:rFonts w:ascii="Arial Narrow" w:hAnsi="Arial Narrow" w:cs="Arial"/>
          <w:color w:val="000000"/>
        </w:rPr>
        <w:t xml:space="preserve"> </w:t>
      </w:r>
      <w:r w:rsidRPr="007221B8">
        <w:rPr>
          <w:rFonts w:ascii="Arial Narrow" w:hAnsi="Arial Narrow" w:cs="Arial"/>
          <w:color w:val="000000"/>
          <w:u w:val="single"/>
        </w:rPr>
        <w:t>_______________________________</w:t>
      </w:r>
    </w:p>
    <w:p w14:paraId="0DCE7E9A" w14:textId="77777777" w:rsidR="00547677" w:rsidRPr="007221B8" w:rsidRDefault="00547677" w:rsidP="00547677">
      <w:pPr>
        <w:ind w:left="3976" w:right="382" w:hanging="7"/>
        <w:jc w:val="both"/>
        <w:rPr>
          <w:rFonts w:ascii="Arial Narrow" w:hAnsi="Arial Narrow" w:cs="Arial"/>
          <w:color w:val="000000"/>
        </w:rPr>
      </w:pPr>
    </w:p>
    <w:p w14:paraId="45DB91FE" w14:textId="77777777" w:rsidR="00547677" w:rsidRPr="007221B8" w:rsidRDefault="00547677" w:rsidP="00547677">
      <w:pPr>
        <w:ind w:left="3976" w:right="382" w:hanging="7"/>
        <w:jc w:val="both"/>
        <w:rPr>
          <w:rFonts w:ascii="Arial Narrow" w:hAnsi="Arial Narrow" w:cs="Arial"/>
          <w:b/>
        </w:rPr>
      </w:pPr>
      <w:r w:rsidRPr="007221B8">
        <w:rPr>
          <w:rFonts w:ascii="Arial Narrow" w:hAnsi="Arial Narrow" w:cs="Arial"/>
          <w:b/>
        </w:rPr>
        <w:t xml:space="preserve">Ime in priimek: </w:t>
      </w:r>
      <w:r w:rsidRPr="007221B8">
        <w:rPr>
          <w:rFonts w:ascii="Arial Narrow" w:hAnsi="Arial Narrow" w:cs="Arial"/>
          <w:color w:val="000000"/>
          <w:u w:val="single"/>
        </w:rPr>
        <w:t>___________________________</w:t>
      </w:r>
    </w:p>
    <w:p w14:paraId="137C9205" w14:textId="77777777" w:rsidR="00547677" w:rsidRPr="007221B8" w:rsidRDefault="00547677" w:rsidP="00547677">
      <w:pPr>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14:paraId="2CFA8E01" w14:textId="77777777" w:rsidR="00547677" w:rsidRPr="007221B8" w:rsidRDefault="00547677" w:rsidP="00547677">
      <w:pPr>
        <w:tabs>
          <w:tab w:val="left" w:pos="4500"/>
        </w:tabs>
        <w:ind w:left="3976" w:right="382" w:hanging="7"/>
        <w:jc w:val="both"/>
        <w:rPr>
          <w:rFonts w:ascii="Arial Narrow" w:hAnsi="Arial Narrow" w:cs="Arial"/>
          <w:b/>
          <w:bCs/>
        </w:rPr>
      </w:pPr>
    </w:p>
    <w:p w14:paraId="23267B15" w14:textId="77777777" w:rsidR="00547677" w:rsidRPr="007221B8" w:rsidRDefault="00547677" w:rsidP="00547677">
      <w:pPr>
        <w:tabs>
          <w:tab w:val="left" w:pos="4500"/>
        </w:tabs>
        <w:ind w:left="3976" w:right="382" w:hanging="7"/>
        <w:jc w:val="both"/>
        <w:rPr>
          <w:rFonts w:ascii="Arial Narrow" w:hAnsi="Arial Narrow" w:cs="Arial"/>
          <w:b/>
          <w:bCs/>
        </w:rPr>
      </w:pPr>
      <w:r w:rsidRPr="007221B8">
        <w:rPr>
          <w:rFonts w:ascii="Arial Narrow" w:hAnsi="Arial Narrow" w:cs="Arial"/>
          <w:b/>
          <w:bCs/>
        </w:rPr>
        <w:t>Podpis: _________________________________</w:t>
      </w:r>
    </w:p>
    <w:p w14:paraId="164C8962" w14:textId="77777777" w:rsidR="00547677" w:rsidRPr="007221B8" w:rsidRDefault="00547677" w:rsidP="00547677">
      <w:pPr>
        <w:tabs>
          <w:tab w:val="left" w:pos="4500"/>
        </w:tabs>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14:paraId="113F2349" w14:textId="77777777" w:rsidR="00547677" w:rsidRPr="007221B8" w:rsidRDefault="00547677" w:rsidP="00547677">
      <w:pPr>
        <w:ind w:right="382"/>
        <w:jc w:val="both"/>
        <w:rPr>
          <w:rFonts w:ascii="Arial Narrow" w:hAnsi="Arial Narrow" w:cs="Arial"/>
          <w:b/>
          <w:color w:val="000000"/>
        </w:rPr>
      </w:pPr>
      <w:r w:rsidRPr="007221B8">
        <w:rPr>
          <w:rFonts w:ascii="Arial Narrow" w:hAnsi="Arial Narrow" w:cs="Arial"/>
          <w:b/>
          <w:color w:val="000000"/>
        </w:rPr>
        <w:t xml:space="preserve">                                                                      </w:t>
      </w:r>
    </w:p>
    <w:p w14:paraId="3E396137" w14:textId="77777777" w:rsidR="00547677" w:rsidRPr="00B61332" w:rsidRDefault="00547677" w:rsidP="00B61332">
      <w:pPr>
        <w:ind w:left="3249" w:right="382" w:firstLine="720"/>
        <w:jc w:val="both"/>
        <w:rPr>
          <w:rFonts w:ascii="Arial Narrow" w:hAnsi="Arial Narrow" w:cs="Arial"/>
          <w:b/>
          <w:bCs/>
          <w:color w:val="000000"/>
        </w:rPr>
      </w:pPr>
      <w:r w:rsidRPr="007221B8">
        <w:rPr>
          <w:rFonts w:ascii="Arial Narrow" w:hAnsi="Arial Narrow" w:cs="Arial"/>
          <w:b/>
          <w:color w:val="000000"/>
        </w:rPr>
        <w:t xml:space="preserve">Kraj in datum: </w:t>
      </w:r>
      <w:r w:rsidRPr="007221B8">
        <w:rPr>
          <w:rFonts w:ascii="Arial Narrow" w:hAnsi="Arial Narrow" w:cs="Arial"/>
          <w:color w:val="000000"/>
          <w:u w:val="single"/>
        </w:rPr>
        <w:t>________________</w:t>
      </w:r>
      <w:r w:rsidR="00B61332">
        <w:rPr>
          <w:rFonts w:ascii="Arial Narrow" w:hAnsi="Arial Narrow" w:cs="Arial"/>
          <w:b/>
          <w:bCs/>
          <w:color w:val="000000"/>
        </w:rPr>
        <w:t>___________</w:t>
      </w:r>
    </w:p>
    <w:p w14:paraId="3A534F93" w14:textId="77777777" w:rsidR="007A0366" w:rsidRPr="007221B8" w:rsidRDefault="00547677" w:rsidP="004E71F2">
      <w:pPr>
        <w:rPr>
          <w:rFonts w:ascii="Arial Narrow" w:hAnsi="Arial Narrow"/>
        </w:rPr>
      </w:pP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14:paraId="29209704" w14:textId="77777777" w:rsidR="007A0366" w:rsidRPr="007221B8" w:rsidRDefault="007A0366" w:rsidP="004E71F2">
      <w:pPr>
        <w:rPr>
          <w:rFonts w:ascii="Arial Narrow" w:hAnsi="Arial Narrow"/>
        </w:rPr>
      </w:pPr>
    </w:p>
    <w:p w14:paraId="0F15F439" w14:textId="77777777" w:rsidR="004C23E1" w:rsidRDefault="004C23E1" w:rsidP="004E71F2">
      <w:pPr>
        <w:jc w:val="center"/>
        <w:rPr>
          <w:rFonts w:ascii="Arial Narrow" w:hAnsi="Arial Narrow"/>
          <w:b/>
        </w:rPr>
      </w:pPr>
    </w:p>
    <w:p w14:paraId="5846E6E7" w14:textId="77777777" w:rsidR="004E71F2" w:rsidRPr="007221B8" w:rsidRDefault="004E71F2" w:rsidP="004E71F2">
      <w:pPr>
        <w:jc w:val="center"/>
        <w:rPr>
          <w:rFonts w:ascii="Arial Narrow" w:hAnsi="Arial Narrow"/>
        </w:rPr>
      </w:pPr>
      <w:r w:rsidRPr="007221B8">
        <w:rPr>
          <w:rFonts w:ascii="Arial Narrow" w:hAnsi="Arial Narrow"/>
          <w:b/>
        </w:rPr>
        <w:lastRenderedPageBreak/>
        <w:t>IZJAVA/PODATKI O UDELEŽBI FIZIČNIH IN PRAVNIH OSEB V LASTNIŠTVU PONUDNIKA</w:t>
      </w:r>
      <w:r w:rsidR="00514F3C" w:rsidRPr="007221B8">
        <w:rPr>
          <w:rFonts w:ascii="Arial Narrow" w:hAnsi="Arial Narrow"/>
          <w:b/>
        </w:rPr>
        <w:t>/PARTNERJA V SKUPNEM NASTOPU</w:t>
      </w:r>
    </w:p>
    <w:p w14:paraId="33150E9A" w14:textId="77777777" w:rsidR="004E71F2" w:rsidRPr="007221B8" w:rsidRDefault="004E71F2" w:rsidP="004E71F2">
      <w:pPr>
        <w:jc w:val="center"/>
        <w:rPr>
          <w:rFonts w:ascii="Arial Narrow" w:hAnsi="Arial Narrow"/>
        </w:rPr>
      </w:pPr>
    </w:p>
    <w:p w14:paraId="49DDE5E3" w14:textId="77777777" w:rsidR="004E71F2" w:rsidRPr="007221B8" w:rsidRDefault="004E71F2" w:rsidP="004E71F2">
      <w:pPr>
        <w:jc w:val="both"/>
        <w:rPr>
          <w:rFonts w:ascii="Arial Narrow" w:hAnsi="Arial Narrow"/>
        </w:rPr>
      </w:pPr>
    </w:p>
    <w:p w14:paraId="60C91B4A" w14:textId="77777777" w:rsidR="004E71F2" w:rsidRPr="007221B8" w:rsidRDefault="004E71F2" w:rsidP="004E71F2">
      <w:pPr>
        <w:jc w:val="both"/>
        <w:rPr>
          <w:rFonts w:ascii="Arial Narrow" w:hAnsi="Arial Narrow"/>
        </w:rPr>
      </w:pPr>
      <w:r w:rsidRPr="007221B8">
        <w:rPr>
          <w:rFonts w:ascii="Arial Narrow" w:hAnsi="Arial Narrow"/>
        </w:rPr>
        <w:t>ter o gospodarskih subjektih, za katere se glede na določbe zakona, ki ureja gospodarske družbe, šteje, da so povezane družbe s ponudnikom (šesti odstavek 14. člena Zakona o integriteti in preprečevanju korupcije, Uradni list RS, št. 69/2011</w:t>
      </w:r>
      <w:r w:rsidR="00514F3C" w:rsidRPr="007221B8">
        <w:rPr>
          <w:rFonts w:ascii="Arial Narrow" w:hAnsi="Arial Narrow"/>
        </w:rPr>
        <w:t xml:space="preserve"> s sprem., v nadaljevanju </w:t>
      </w:r>
      <w:proofErr w:type="spellStart"/>
      <w:r w:rsidR="00514F3C" w:rsidRPr="007221B8">
        <w:rPr>
          <w:rFonts w:ascii="Arial Narrow" w:hAnsi="Arial Narrow"/>
        </w:rPr>
        <w:t>ZIntPK</w:t>
      </w:r>
      <w:proofErr w:type="spellEnd"/>
      <w:r w:rsidRPr="007221B8">
        <w:rPr>
          <w:rFonts w:ascii="Arial Narrow" w:hAnsi="Arial Narrow"/>
        </w:rPr>
        <w:t>).</w:t>
      </w:r>
    </w:p>
    <w:p w14:paraId="1E28E051" w14:textId="77777777" w:rsidR="004E71F2" w:rsidRPr="007221B8" w:rsidRDefault="004E71F2" w:rsidP="004E71F2">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E71F2" w:rsidRPr="007221B8" w14:paraId="230B9891" w14:textId="77777777" w:rsidTr="00C72318">
        <w:trPr>
          <w:trHeight w:val="20"/>
          <w:jc w:val="center"/>
        </w:trPr>
        <w:tc>
          <w:tcPr>
            <w:tcW w:w="9694" w:type="dxa"/>
            <w:gridSpan w:val="2"/>
            <w:shd w:val="clear" w:color="auto" w:fill="auto"/>
            <w:vAlign w:val="center"/>
          </w:tcPr>
          <w:p w14:paraId="213255A0" w14:textId="77777777" w:rsidR="004E71F2" w:rsidRPr="007221B8" w:rsidRDefault="004E71F2" w:rsidP="004E71F2">
            <w:pPr>
              <w:jc w:val="center"/>
              <w:rPr>
                <w:rFonts w:ascii="Arial Narrow" w:hAnsi="Arial Narrow"/>
                <w:b/>
              </w:rPr>
            </w:pPr>
            <w:r w:rsidRPr="007221B8">
              <w:rPr>
                <w:rFonts w:ascii="Arial Narrow" w:hAnsi="Arial Narrow"/>
                <w:b/>
              </w:rPr>
              <w:t>Javno naročilo</w:t>
            </w:r>
          </w:p>
        </w:tc>
      </w:tr>
      <w:tr w:rsidR="004E71F2" w:rsidRPr="007221B8" w14:paraId="6F94D421" w14:textId="77777777" w:rsidTr="00C72318">
        <w:trPr>
          <w:trHeight w:val="20"/>
          <w:jc w:val="center"/>
        </w:trPr>
        <w:tc>
          <w:tcPr>
            <w:tcW w:w="3122" w:type="dxa"/>
            <w:shd w:val="clear" w:color="auto" w:fill="auto"/>
            <w:vAlign w:val="center"/>
          </w:tcPr>
          <w:p w14:paraId="0EE8CA6C" w14:textId="77777777" w:rsidR="004E71F2" w:rsidRPr="007221B8" w:rsidRDefault="004E71F2" w:rsidP="004E71F2">
            <w:pPr>
              <w:rPr>
                <w:rFonts w:ascii="Arial Narrow" w:hAnsi="Arial Narrow"/>
                <w:b/>
              </w:rPr>
            </w:pPr>
            <w:r w:rsidRPr="007221B8">
              <w:rPr>
                <w:rFonts w:ascii="Arial Narrow" w:hAnsi="Arial Narrow"/>
                <w:b/>
              </w:rPr>
              <w:t>Naročnik</w:t>
            </w:r>
          </w:p>
        </w:tc>
        <w:tc>
          <w:tcPr>
            <w:tcW w:w="6572" w:type="dxa"/>
            <w:shd w:val="clear" w:color="auto" w:fill="auto"/>
            <w:vAlign w:val="center"/>
          </w:tcPr>
          <w:p w14:paraId="13AA3940"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0462FF94"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64F39480"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1A748622" w14:textId="77777777" w:rsidTr="00C72318">
        <w:trPr>
          <w:trHeight w:val="20"/>
          <w:jc w:val="center"/>
        </w:trPr>
        <w:tc>
          <w:tcPr>
            <w:tcW w:w="3122" w:type="dxa"/>
            <w:shd w:val="clear" w:color="auto" w:fill="auto"/>
            <w:vAlign w:val="center"/>
          </w:tcPr>
          <w:p w14:paraId="3B9AE9D4"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572" w:type="dxa"/>
            <w:shd w:val="clear" w:color="auto" w:fill="auto"/>
            <w:vAlign w:val="center"/>
          </w:tcPr>
          <w:p w14:paraId="41093CF6" w14:textId="77777777" w:rsidR="004E71F2" w:rsidRPr="007221B8" w:rsidRDefault="00A51B8F" w:rsidP="004E71F2">
            <w:pPr>
              <w:rPr>
                <w:rFonts w:ascii="Arial Narrow" w:hAnsi="Arial Narrow"/>
              </w:rPr>
            </w:pPr>
            <w:r w:rsidRPr="00A51B8F">
              <w:rPr>
                <w:rFonts w:ascii="Arial Narrow" w:hAnsi="Arial Narrow"/>
                <w:b/>
              </w:rPr>
              <w:t>845080118-048-23</w:t>
            </w:r>
            <w:r w:rsidR="004E71F2" w:rsidRPr="007221B8">
              <w:rPr>
                <w:rFonts w:ascii="Arial Narrow" w:hAnsi="Arial Narrow"/>
              </w:rPr>
              <w:fldChar w:fldCharType="begin"/>
            </w:r>
            <w:r w:rsidR="004E71F2" w:rsidRPr="007221B8">
              <w:rPr>
                <w:rFonts w:ascii="Arial Narrow" w:hAnsi="Arial Narrow"/>
              </w:rPr>
              <w:instrText xml:space="preserve"> DOCPROPERTY  "MFiles_P1045"  \* MERGEFORMAT </w:instrText>
            </w:r>
            <w:r w:rsidR="004E71F2" w:rsidRPr="007221B8">
              <w:rPr>
                <w:rFonts w:ascii="Arial Narrow" w:hAnsi="Arial Narrow"/>
              </w:rPr>
              <w:fldChar w:fldCharType="end"/>
            </w:r>
          </w:p>
        </w:tc>
      </w:tr>
      <w:tr w:rsidR="004E71F2" w:rsidRPr="007221B8" w14:paraId="02446B8D" w14:textId="77777777" w:rsidTr="00C72318">
        <w:trPr>
          <w:trHeight w:val="20"/>
          <w:jc w:val="center"/>
        </w:trPr>
        <w:tc>
          <w:tcPr>
            <w:tcW w:w="3122" w:type="dxa"/>
            <w:shd w:val="clear" w:color="auto" w:fill="auto"/>
            <w:vAlign w:val="center"/>
          </w:tcPr>
          <w:p w14:paraId="034A74E3"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572" w:type="dxa"/>
            <w:shd w:val="clear" w:color="auto" w:fill="auto"/>
            <w:vAlign w:val="center"/>
          </w:tcPr>
          <w:p w14:paraId="5A72D439" w14:textId="77777777" w:rsidR="004E71F2" w:rsidRPr="007221B8" w:rsidRDefault="00141A3F" w:rsidP="004E71F2">
            <w:pPr>
              <w:rPr>
                <w:rFonts w:ascii="Arial Narrow" w:hAnsi="Arial Narrow"/>
                <w:b/>
              </w:rPr>
            </w:pPr>
            <w:r w:rsidRPr="007221B8">
              <w:rPr>
                <w:rFonts w:ascii="Arial Narrow" w:hAnsi="Arial Narrow"/>
                <w:b/>
              </w:rPr>
              <w:t xml:space="preserve">NAKUP </w:t>
            </w:r>
            <w:r w:rsidR="00123715">
              <w:rPr>
                <w:rFonts w:ascii="Arial Narrow" w:hAnsi="Arial Narrow"/>
                <w:b/>
              </w:rPr>
              <w:t>TUBUSOV, VODIL IN SOND</w:t>
            </w:r>
          </w:p>
        </w:tc>
      </w:tr>
      <w:tr w:rsidR="004E71F2" w:rsidRPr="007221B8" w14:paraId="19A102B9" w14:textId="77777777" w:rsidTr="00C72318">
        <w:trPr>
          <w:trHeight w:val="20"/>
          <w:jc w:val="center"/>
        </w:trPr>
        <w:tc>
          <w:tcPr>
            <w:tcW w:w="9694" w:type="dxa"/>
            <w:gridSpan w:val="2"/>
            <w:shd w:val="clear" w:color="auto" w:fill="auto"/>
            <w:vAlign w:val="center"/>
          </w:tcPr>
          <w:p w14:paraId="15DEA65D" w14:textId="77777777" w:rsidR="004E71F2" w:rsidRPr="007221B8" w:rsidRDefault="004E71F2" w:rsidP="004E71F2">
            <w:pPr>
              <w:jc w:val="center"/>
              <w:rPr>
                <w:rFonts w:ascii="Arial Narrow" w:hAnsi="Arial Narrow"/>
              </w:rPr>
            </w:pPr>
            <w:r w:rsidRPr="007221B8">
              <w:rPr>
                <w:rFonts w:ascii="Arial Narrow" w:hAnsi="Arial Narrow"/>
                <w:b/>
              </w:rPr>
              <w:t>Podatki o pravni osebi – ponudniku</w:t>
            </w:r>
          </w:p>
        </w:tc>
      </w:tr>
      <w:tr w:rsidR="004E71F2" w:rsidRPr="007221B8" w14:paraId="4FED4596" w14:textId="77777777" w:rsidTr="00C72318">
        <w:trPr>
          <w:trHeight w:val="20"/>
          <w:jc w:val="center"/>
        </w:trPr>
        <w:tc>
          <w:tcPr>
            <w:tcW w:w="3122" w:type="dxa"/>
            <w:shd w:val="clear" w:color="auto" w:fill="auto"/>
            <w:vAlign w:val="center"/>
          </w:tcPr>
          <w:p w14:paraId="50F241E2" w14:textId="77777777" w:rsidR="004E71F2" w:rsidRPr="007221B8" w:rsidRDefault="004E71F2" w:rsidP="004E71F2">
            <w:pPr>
              <w:rPr>
                <w:rFonts w:ascii="Arial Narrow" w:hAnsi="Arial Narrow"/>
                <w:b/>
              </w:rPr>
            </w:pPr>
            <w:r w:rsidRPr="007221B8">
              <w:rPr>
                <w:rFonts w:ascii="Arial Narrow" w:hAnsi="Arial Narrow"/>
                <w:b/>
              </w:rPr>
              <w:t>Polno ime oz. naziv ponudnika</w:t>
            </w:r>
          </w:p>
        </w:tc>
        <w:tc>
          <w:tcPr>
            <w:tcW w:w="6572" w:type="dxa"/>
            <w:shd w:val="clear" w:color="auto" w:fill="auto"/>
            <w:vAlign w:val="center"/>
          </w:tcPr>
          <w:p w14:paraId="78D64A4C" w14:textId="77777777" w:rsidR="004E71F2" w:rsidRPr="007221B8" w:rsidRDefault="004E71F2" w:rsidP="004E71F2">
            <w:pPr>
              <w:rPr>
                <w:rFonts w:ascii="Arial Narrow" w:hAnsi="Arial Narrow"/>
              </w:rPr>
            </w:pPr>
          </w:p>
        </w:tc>
      </w:tr>
      <w:tr w:rsidR="004E71F2" w:rsidRPr="007221B8" w14:paraId="04E5280F" w14:textId="77777777" w:rsidTr="00C72318">
        <w:trPr>
          <w:trHeight w:val="20"/>
          <w:jc w:val="center"/>
        </w:trPr>
        <w:tc>
          <w:tcPr>
            <w:tcW w:w="3122" w:type="dxa"/>
            <w:shd w:val="clear" w:color="auto" w:fill="auto"/>
            <w:vAlign w:val="center"/>
          </w:tcPr>
          <w:p w14:paraId="5C936E9F" w14:textId="77777777" w:rsidR="004E71F2" w:rsidRPr="007221B8" w:rsidRDefault="004E71F2" w:rsidP="004E71F2">
            <w:pPr>
              <w:rPr>
                <w:rFonts w:ascii="Arial Narrow" w:hAnsi="Arial Narrow"/>
                <w:b/>
              </w:rPr>
            </w:pPr>
            <w:r w:rsidRPr="007221B8">
              <w:rPr>
                <w:rFonts w:ascii="Arial Narrow" w:hAnsi="Arial Narrow"/>
                <w:b/>
              </w:rPr>
              <w:t>Sedež ponudnika</w:t>
            </w:r>
          </w:p>
        </w:tc>
        <w:tc>
          <w:tcPr>
            <w:tcW w:w="6572" w:type="dxa"/>
            <w:shd w:val="clear" w:color="auto" w:fill="auto"/>
            <w:vAlign w:val="center"/>
          </w:tcPr>
          <w:p w14:paraId="1F07AF84" w14:textId="77777777" w:rsidR="004E71F2" w:rsidRPr="007221B8" w:rsidRDefault="004E71F2" w:rsidP="004E71F2">
            <w:pPr>
              <w:rPr>
                <w:rFonts w:ascii="Arial Narrow" w:hAnsi="Arial Narrow"/>
              </w:rPr>
            </w:pPr>
          </w:p>
        </w:tc>
      </w:tr>
      <w:tr w:rsidR="004E71F2" w:rsidRPr="007221B8" w14:paraId="56899918" w14:textId="77777777" w:rsidTr="00C72318">
        <w:trPr>
          <w:trHeight w:val="20"/>
          <w:jc w:val="center"/>
        </w:trPr>
        <w:tc>
          <w:tcPr>
            <w:tcW w:w="3122" w:type="dxa"/>
            <w:shd w:val="clear" w:color="auto" w:fill="auto"/>
            <w:vAlign w:val="center"/>
          </w:tcPr>
          <w:p w14:paraId="663E7767" w14:textId="77777777" w:rsidR="004E71F2" w:rsidRPr="007221B8" w:rsidRDefault="004E71F2" w:rsidP="004E71F2">
            <w:pPr>
              <w:rPr>
                <w:rFonts w:ascii="Arial Narrow" w:hAnsi="Arial Narrow"/>
                <w:b/>
              </w:rPr>
            </w:pPr>
            <w:r w:rsidRPr="007221B8">
              <w:rPr>
                <w:rFonts w:ascii="Arial Narrow" w:hAnsi="Arial Narrow"/>
                <w:b/>
              </w:rPr>
              <w:t>Občina sedeža ponudnika</w:t>
            </w:r>
          </w:p>
        </w:tc>
        <w:tc>
          <w:tcPr>
            <w:tcW w:w="6572" w:type="dxa"/>
            <w:shd w:val="clear" w:color="auto" w:fill="auto"/>
            <w:vAlign w:val="center"/>
          </w:tcPr>
          <w:p w14:paraId="05778DDA" w14:textId="77777777" w:rsidR="004E71F2" w:rsidRPr="007221B8" w:rsidRDefault="004E71F2" w:rsidP="004E71F2">
            <w:pPr>
              <w:rPr>
                <w:rFonts w:ascii="Arial Narrow" w:hAnsi="Arial Narrow"/>
              </w:rPr>
            </w:pPr>
          </w:p>
        </w:tc>
      </w:tr>
      <w:tr w:rsidR="004E71F2" w:rsidRPr="007221B8" w14:paraId="56C985D0" w14:textId="77777777" w:rsidTr="00C72318">
        <w:trPr>
          <w:trHeight w:val="20"/>
          <w:jc w:val="center"/>
        </w:trPr>
        <w:tc>
          <w:tcPr>
            <w:tcW w:w="3122" w:type="dxa"/>
            <w:shd w:val="clear" w:color="auto" w:fill="auto"/>
            <w:vAlign w:val="center"/>
          </w:tcPr>
          <w:p w14:paraId="77C310B2" w14:textId="77777777" w:rsidR="004E71F2" w:rsidRPr="007221B8" w:rsidRDefault="004E71F2" w:rsidP="004E71F2">
            <w:pPr>
              <w:rPr>
                <w:rFonts w:ascii="Arial Narrow" w:hAnsi="Arial Narrow"/>
                <w:b/>
              </w:rPr>
            </w:pPr>
            <w:r w:rsidRPr="007221B8">
              <w:rPr>
                <w:rFonts w:ascii="Arial Narrow" w:hAnsi="Arial Narrow"/>
                <w:b/>
              </w:rPr>
              <w:t xml:space="preserve">Matična številka </w:t>
            </w:r>
            <w:r w:rsidR="00514F3C" w:rsidRPr="007221B8">
              <w:rPr>
                <w:rFonts w:ascii="Arial Narrow" w:hAnsi="Arial Narrow"/>
                <w:b/>
              </w:rPr>
              <w:t>ponudnika</w:t>
            </w:r>
          </w:p>
        </w:tc>
        <w:tc>
          <w:tcPr>
            <w:tcW w:w="6572" w:type="dxa"/>
            <w:shd w:val="clear" w:color="auto" w:fill="auto"/>
            <w:vAlign w:val="center"/>
          </w:tcPr>
          <w:p w14:paraId="11647AD9" w14:textId="77777777" w:rsidR="004E71F2" w:rsidRPr="007221B8" w:rsidRDefault="004E71F2" w:rsidP="004E71F2">
            <w:pPr>
              <w:rPr>
                <w:rFonts w:ascii="Arial Narrow" w:hAnsi="Arial Narrow"/>
              </w:rPr>
            </w:pPr>
          </w:p>
        </w:tc>
      </w:tr>
    </w:tbl>
    <w:p w14:paraId="0C1F5222" w14:textId="77777777" w:rsidR="004E71F2" w:rsidRPr="007221B8" w:rsidRDefault="004E71F2" w:rsidP="004E71F2">
      <w:pPr>
        <w:jc w:val="both"/>
        <w:rPr>
          <w:rFonts w:ascii="Arial Narrow" w:hAnsi="Arial Narrow"/>
        </w:rPr>
      </w:pPr>
    </w:p>
    <w:p w14:paraId="289EA677" w14:textId="77777777" w:rsidR="00514F3C" w:rsidRPr="007221B8" w:rsidRDefault="004E71F2" w:rsidP="00514F3C">
      <w:pPr>
        <w:rPr>
          <w:rFonts w:ascii="Arial Narrow" w:hAnsi="Arial Narrow" w:cs="Arial"/>
        </w:rPr>
      </w:pPr>
      <w:r w:rsidRPr="007221B8">
        <w:rPr>
          <w:rFonts w:ascii="Arial Narrow" w:hAnsi="Arial Narrow"/>
        </w:rPr>
        <w:t>Spodaj podpisani zastopnik izjavljam, da so pri lastništvu zgoraj navedenega ponudnika udeleženi naslednji subjekti (fizične in pravne osebe</w:t>
      </w:r>
      <w:r w:rsidR="00514F3C" w:rsidRPr="007221B8">
        <w:rPr>
          <w:rFonts w:ascii="Arial Narrow" w:hAnsi="Arial Narrow"/>
        </w:rPr>
        <w:t xml:space="preserve"> - podatki o ustanoviteljih, družbenikih, delničarjih, </w:t>
      </w:r>
      <w:proofErr w:type="spellStart"/>
      <w:r w:rsidR="00514F3C" w:rsidRPr="007221B8">
        <w:rPr>
          <w:rFonts w:ascii="Arial Narrow" w:hAnsi="Arial Narrow"/>
        </w:rPr>
        <w:t>komanditistih</w:t>
      </w:r>
      <w:proofErr w:type="spellEnd"/>
      <w:r w:rsidR="00514F3C" w:rsidRPr="007221B8">
        <w:rPr>
          <w:rFonts w:ascii="Arial Narrow" w:hAnsi="Arial Narrow"/>
        </w:rPr>
        <w:t xml:space="preserve"> ali drugih lastnikih in podatki o lastniških deležih, vključno s podatki o tihih družbenikih</w:t>
      </w:r>
      <w:r w:rsidR="00514F3C" w:rsidRPr="007221B8">
        <w:rPr>
          <w:rFonts w:ascii="Arial Narrow" w:hAnsi="Arial Narrow" w:cs="Arial"/>
          <w:vertAlign w:val="superscript"/>
        </w:rPr>
        <w:footnoteReference w:id="1"/>
      </w:r>
      <w:r w:rsidR="00514F3C" w:rsidRPr="007221B8">
        <w:rPr>
          <w:rFonts w:ascii="Arial Narrow" w:hAnsi="Arial Narrow" w:cs="Arial"/>
        </w:rPr>
        <w:t>:</w:t>
      </w:r>
    </w:p>
    <w:p w14:paraId="6964DAFA" w14:textId="77777777" w:rsidR="004E71F2" w:rsidRPr="007221B8" w:rsidRDefault="004E71F2" w:rsidP="004E71F2">
      <w:pPr>
        <w:jc w:val="both"/>
        <w:rPr>
          <w:rFonts w:ascii="Arial Narrow" w:hAnsi="Arial Narrow"/>
        </w:rPr>
      </w:pPr>
    </w:p>
    <w:p w14:paraId="5D31880D" w14:textId="77777777" w:rsidR="004E71F2" w:rsidRPr="007221B8" w:rsidRDefault="004E71F2" w:rsidP="004E71F2">
      <w:pPr>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4E71F2" w:rsidRPr="007221B8" w14:paraId="14C6D8BA" w14:textId="77777777" w:rsidTr="00C72318">
        <w:trPr>
          <w:trHeight w:val="20"/>
          <w:jc w:val="center"/>
        </w:trPr>
        <w:tc>
          <w:tcPr>
            <w:tcW w:w="598" w:type="dxa"/>
            <w:tcBorders>
              <w:bottom w:val="single" w:sz="4" w:space="0" w:color="auto"/>
            </w:tcBorders>
            <w:shd w:val="clear" w:color="auto" w:fill="auto"/>
            <w:vAlign w:val="center"/>
          </w:tcPr>
          <w:p w14:paraId="503D55C1" w14:textId="77777777" w:rsidR="004E71F2" w:rsidRPr="007221B8" w:rsidRDefault="004E71F2" w:rsidP="004E71F2">
            <w:pPr>
              <w:jc w:val="center"/>
              <w:rPr>
                <w:rFonts w:ascii="Arial Narrow" w:hAnsi="Arial Narrow"/>
                <w:b/>
              </w:rPr>
            </w:pPr>
            <w:r w:rsidRPr="007221B8">
              <w:rPr>
                <w:rFonts w:ascii="Arial Narrow" w:hAnsi="Arial Narrow"/>
                <w:b/>
              </w:rPr>
              <w:t>Št.</w:t>
            </w:r>
          </w:p>
        </w:tc>
        <w:tc>
          <w:tcPr>
            <w:tcW w:w="3035" w:type="dxa"/>
            <w:shd w:val="clear" w:color="auto" w:fill="auto"/>
            <w:vAlign w:val="center"/>
          </w:tcPr>
          <w:p w14:paraId="5C0FB0B1" w14:textId="77777777" w:rsidR="004E71F2" w:rsidRPr="007221B8" w:rsidRDefault="004E71F2" w:rsidP="004E71F2">
            <w:pPr>
              <w:jc w:val="center"/>
              <w:rPr>
                <w:rFonts w:ascii="Arial Narrow" w:hAnsi="Arial Narrow"/>
                <w:b/>
              </w:rPr>
            </w:pPr>
            <w:r w:rsidRPr="007221B8">
              <w:rPr>
                <w:rFonts w:ascii="Arial Narrow" w:hAnsi="Arial Narrow"/>
                <w:b/>
              </w:rPr>
              <w:t>Ime in priimek/Naziv</w:t>
            </w:r>
            <w:r w:rsidR="00514F3C" w:rsidRPr="007221B8">
              <w:rPr>
                <w:rStyle w:val="Sprotnaopomba-sklic"/>
                <w:rFonts w:ascii="Arial Narrow" w:hAnsi="Arial Narrow"/>
                <w:b/>
              </w:rPr>
              <w:footnoteReference w:id="2"/>
            </w:r>
            <w:r w:rsidRPr="007221B8">
              <w:rPr>
                <w:rFonts w:ascii="Arial Narrow" w:hAnsi="Arial Narrow"/>
                <w:b/>
              </w:rPr>
              <w:t>:</w:t>
            </w:r>
          </w:p>
        </w:tc>
        <w:tc>
          <w:tcPr>
            <w:tcW w:w="3035" w:type="dxa"/>
            <w:shd w:val="clear" w:color="auto" w:fill="auto"/>
            <w:vAlign w:val="center"/>
          </w:tcPr>
          <w:p w14:paraId="60FA5F80" w14:textId="77777777" w:rsidR="004E71F2" w:rsidRPr="007221B8" w:rsidRDefault="004E71F2" w:rsidP="004E71F2">
            <w:pPr>
              <w:jc w:val="center"/>
              <w:rPr>
                <w:rFonts w:ascii="Arial Narrow" w:hAnsi="Arial Narrow"/>
                <w:b/>
              </w:rPr>
            </w:pPr>
            <w:r w:rsidRPr="007221B8">
              <w:rPr>
                <w:rFonts w:ascii="Arial Narrow" w:hAnsi="Arial Narrow"/>
                <w:b/>
              </w:rPr>
              <w:t>Naslov stalnega bivališča/Sedež:</w:t>
            </w:r>
          </w:p>
        </w:tc>
        <w:tc>
          <w:tcPr>
            <w:tcW w:w="3036" w:type="dxa"/>
            <w:shd w:val="clear" w:color="auto" w:fill="auto"/>
            <w:vAlign w:val="center"/>
          </w:tcPr>
          <w:p w14:paraId="002E8C3E" w14:textId="77777777" w:rsidR="004E71F2" w:rsidRPr="007221B8" w:rsidRDefault="004E71F2" w:rsidP="004E71F2">
            <w:pPr>
              <w:jc w:val="center"/>
              <w:rPr>
                <w:rFonts w:ascii="Arial Narrow" w:hAnsi="Arial Narrow"/>
                <w:b/>
              </w:rPr>
            </w:pPr>
            <w:r w:rsidRPr="007221B8">
              <w:rPr>
                <w:rFonts w:ascii="Arial Narrow" w:hAnsi="Arial Narrow"/>
                <w:b/>
              </w:rPr>
              <w:t>Delež lastništva v %</w:t>
            </w:r>
          </w:p>
        </w:tc>
      </w:tr>
      <w:tr w:rsidR="004E71F2" w:rsidRPr="007221B8" w14:paraId="72BC02F2" w14:textId="77777777" w:rsidTr="00C72318">
        <w:trPr>
          <w:trHeight w:val="20"/>
          <w:jc w:val="center"/>
        </w:trPr>
        <w:tc>
          <w:tcPr>
            <w:tcW w:w="598" w:type="dxa"/>
            <w:shd w:val="clear" w:color="auto" w:fill="auto"/>
            <w:vAlign w:val="center"/>
          </w:tcPr>
          <w:p w14:paraId="2B7525E0" w14:textId="77777777" w:rsidR="004E71F2" w:rsidRPr="007221B8" w:rsidRDefault="004E71F2" w:rsidP="00057EC3">
            <w:pPr>
              <w:numPr>
                <w:ilvl w:val="0"/>
                <w:numId w:val="34"/>
              </w:numPr>
              <w:jc w:val="center"/>
              <w:rPr>
                <w:rFonts w:ascii="Arial Narrow" w:hAnsi="Arial Narrow"/>
                <w:b/>
              </w:rPr>
            </w:pPr>
          </w:p>
        </w:tc>
        <w:tc>
          <w:tcPr>
            <w:tcW w:w="3035" w:type="dxa"/>
            <w:shd w:val="clear" w:color="auto" w:fill="auto"/>
            <w:vAlign w:val="center"/>
          </w:tcPr>
          <w:p w14:paraId="483ABD1A" w14:textId="77777777" w:rsidR="004E71F2" w:rsidRPr="007221B8" w:rsidRDefault="004E71F2" w:rsidP="004E71F2">
            <w:pPr>
              <w:rPr>
                <w:rFonts w:ascii="Arial Narrow" w:hAnsi="Arial Narrow"/>
              </w:rPr>
            </w:pPr>
          </w:p>
        </w:tc>
        <w:tc>
          <w:tcPr>
            <w:tcW w:w="3035" w:type="dxa"/>
            <w:shd w:val="clear" w:color="auto" w:fill="auto"/>
            <w:vAlign w:val="center"/>
          </w:tcPr>
          <w:p w14:paraId="10755960" w14:textId="77777777" w:rsidR="004E71F2" w:rsidRPr="007221B8" w:rsidRDefault="004E71F2" w:rsidP="004E71F2">
            <w:pPr>
              <w:rPr>
                <w:rFonts w:ascii="Arial Narrow" w:hAnsi="Arial Narrow"/>
              </w:rPr>
            </w:pPr>
          </w:p>
        </w:tc>
        <w:tc>
          <w:tcPr>
            <w:tcW w:w="3036" w:type="dxa"/>
            <w:shd w:val="clear" w:color="auto" w:fill="auto"/>
            <w:vAlign w:val="center"/>
          </w:tcPr>
          <w:p w14:paraId="00F283EE" w14:textId="77777777" w:rsidR="004E71F2" w:rsidRPr="007221B8" w:rsidRDefault="004E71F2" w:rsidP="004E71F2">
            <w:pPr>
              <w:rPr>
                <w:rFonts w:ascii="Arial Narrow" w:hAnsi="Arial Narrow"/>
              </w:rPr>
            </w:pPr>
          </w:p>
        </w:tc>
      </w:tr>
      <w:tr w:rsidR="004E71F2" w:rsidRPr="007221B8" w14:paraId="6A456633" w14:textId="77777777" w:rsidTr="00C72318">
        <w:trPr>
          <w:trHeight w:val="20"/>
          <w:jc w:val="center"/>
        </w:trPr>
        <w:tc>
          <w:tcPr>
            <w:tcW w:w="598" w:type="dxa"/>
            <w:shd w:val="clear" w:color="auto" w:fill="auto"/>
            <w:vAlign w:val="center"/>
          </w:tcPr>
          <w:p w14:paraId="31C9F4AE" w14:textId="77777777" w:rsidR="004E71F2" w:rsidRPr="007221B8" w:rsidRDefault="004E71F2" w:rsidP="00057EC3">
            <w:pPr>
              <w:numPr>
                <w:ilvl w:val="0"/>
                <w:numId w:val="34"/>
              </w:numPr>
              <w:jc w:val="center"/>
              <w:rPr>
                <w:rFonts w:ascii="Arial Narrow" w:hAnsi="Arial Narrow"/>
                <w:b/>
              </w:rPr>
            </w:pPr>
          </w:p>
        </w:tc>
        <w:tc>
          <w:tcPr>
            <w:tcW w:w="3035" w:type="dxa"/>
            <w:shd w:val="clear" w:color="auto" w:fill="auto"/>
            <w:vAlign w:val="center"/>
          </w:tcPr>
          <w:p w14:paraId="2BBC727B" w14:textId="77777777" w:rsidR="004E71F2" w:rsidRPr="007221B8" w:rsidRDefault="004E71F2" w:rsidP="004E71F2">
            <w:pPr>
              <w:rPr>
                <w:rFonts w:ascii="Arial Narrow" w:hAnsi="Arial Narrow"/>
              </w:rPr>
            </w:pPr>
          </w:p>
        </w:tc>
        <w:tc>
          <w:tcPr>
            <w:tcW w:w="3035" w:type="dxa"/>
            <w:shd w:val="clear" w:color="auto" w:fill="auto"/>
            <w:vAlign w:val="center"/>
          </w:tcPr>
          <w:p w14:paraId="7780A628" w14:textId="77777777" w:rsidR="004E71F2" w:rsidRPr="007221B8" w:rsidRDefault="004E71F2" w:rsidP="004E71F2">
            <w:pPr>
              <w:rPr>
                <w:rFonts w:ascii="Arial Narrow" w:hAnsi="Arial Narrow"/>
              </w:rPr>
            </w:pPr>
          </w:p>
        </w:tc>
        <w:tc>
          <w:tcPr>
            <w:tcW w:w="3036" w:type="dxa"/>
            <w:shd w:val="clear" w:color="auto" w:fill="auto"/>
            <w:vAlign w:val="center"/>
          </w:tcPr>
          <w:p w14:paraId="1D7345B1" w14:textId="77777777" w:rsidR="004E71F2" w:rsidRPr="007221B8" w:rsidRDefault="004E71F2" w:rsidP="004E71F2">
            <w:pPr>
              <w:rPr>
                <w:rFonts w:ascii="Arial Narrow" w:hAnsi="Arial Narrow"/>
              </w:rPr>
            </w:pPr>
          </w:p>
        </w:tc>
      </w:tr>
      <w:tr w:rsidR="004E71F2" w:rsidRPr="007221B8" w14:paraId="7EE1FAFD" w14:textId="77777777" w:rsidTr="00C72318">
        <w:trPr>
          <w:trHeight w:val="20"/>
          <w:jc w:val="center"/>
        </w:trPr>
        <w:tc>
          <w:tcPr>
            <w:tcW w:w="598" w:type="dxa"/>
            <w:shd w:val="clear" w:color="auto" w:fill="auto"/>
            <w:vAlign w:val="center"/>
          </w:tcPr>
          <w:p w14:paraId="036E96A3" w14:textId="77777777" w:rsidR="004E71F2" w:rsidRPr="007221B8" w:rsidRDefault="004E71F2" w:rsidP="00057EC3">
            <w:pPr>
              <w:numPr>
                <w:ilvl w:val="0"/>
                <w:numId w:val="34"/>
              </w:numPr>
              <w:jc w:val="center"/>
              <w:rPr>
                <w:rFonts w:ascii="Arial Narrow" w:hAnsi="Arial Narrow"/>
                <w:b/>
              </w:rPr>
            </w:pPr>
          </w:p>
        </w:tc>
        <w:tc>
          <w:tcPr>
            <w:tcW w:w="3035" w:type="dxa"/>
            <w:shd w:val="clear" w:color="auto" w:fill="auto"/>
            <w:vAlign w:val="center"/>
          </w:tcPr>
          <w:p w14:paraId="4495921A" w14:textId="77777777" w:rsidR="004E71F2" w:rsidRPr="007221B8" w:rsidRDefault="004E71F2" w:rsidP="004E71F2">
            <w:pPr>
              <w:rPr>
                <w:rFonts w:ascii="Arial Narrow" w:hAnsi="Arial Narrow"/>
              </w:rPr>
            </w:pPr>
          </w:p>
        </w:tc>
        <w:tc>
          <w:tcPr>
            <w:tcW w:w="3035" w:type="dxa"/>
            <w:shd w:val="clear" w:color="auto" w:fill="auto"/>
            <w:vAlign w:val="center"/>
          </w:tcPr>
          <w:p w14:paraId="3912D3B3" w14:textId="77777777" w:rsidR="004E71F2" w:rsidRPr="007221B8" w:rsidRDefault="004E71F2" w:rsidP="004E71F2">
            <w:pPr>
              <w:rPr>
                <w:rFonts w:ascii="Arial Narrow" w:hAnsi="Arial Narrow"/>
              </w:rPr>
            </w:pPr>
          </w:p>
        </w:tc>
        <w:tc>
          <w:tcPr>
            <w:tcW w:w="3036" w:type="dxa"/>
            <w:shd w:val="clear" w:color="auto" w:fill="auto"/>
            <w:vAlign w:val="center"/>
          </w:tcPr>
          <w:p w14:paraId="22505538" w14:textId="77777777" w:rsidR="004E71F2" w:rsidRPr="007221B8" w:rsidRDefault="004E71F2" w:rsidP="004E71F2">
            <w:pPr>
              <w:rPr>
                <w:rFonts w:ascii="Arial Narrow" w:hAnsi="Arial Narrow"/>
              </w:rPr>
            </w:pPr>
          </w:p>
        </w:tc>
      </w:tr>
      <w:tr w:rsidR="004E71F2" w:rsidRPr="007221B8" w14:paraId="6EE76BE8" w14:textId="77777777" w:rsidTr="00C72318">
        <w:trPr>
          <w:trHeight w:val="20"/>
          <w:jc w:val="center"/>
        </w:trPr>
        <w:tc>
          <w:tcPr>
            <w:tcW w:w="598" w:type="dxa"/>
            <w:shd w:val="clear" w:color="auto" w:fill="auto"/>
            <w:vAlign w:val="center"/>
          </w:tcPr>
          <w:p w14:paraId="3E66BE36" w14:textId="77777777" w:rsidR="004E71F2" w:rsidRPr="007221B8" w:rsidRDefault="004E71F2" w:rsidP="004E71F2">
            <w:pPr>
              <w:rPr>
                <w:rFonts w:ascii="Arial Narrow" w:hAnsi="Arial Narrow"/>
                <w:b/>
              </w:rPr>
            </w:pPr>
            <w:r w:rsidRPr="007221B8">
              <w:rPr>
                <w:rFonts w:ascii="Arial Narrow" w:hAnsi="Arial Narrow"/>
                <w:b/>
              </w:rPr>
              <w:t>....</w:t>
            </w:r>
          </w:p>
        </w:tc>
        <w:tc>
          <w:tcPr>
            <w:tcW w:w="3035" w:type="dxa"/>
            <w:shd w:val="clear" w:color="auto" w:fill="auto"/>
            <w:vAlign w:val="center"/>
          </w:tcPr>
          <w:p w14:paraId="069BF2AA" w14:textId="77777777" w:rsidR="004E71F2" w:rsidRPr="007221B8" w:rsidRDefault="004E71F2" w:rsidP="004E71F2">
            <w:pPr>
              <w:rPr>
                <w:rFonts w:ascii="Arial Narrow" w:hAnsi="Arial Narrow"/>
              </w:rPr>
            </w:pPr>
          </w:p>
        </w:tc>
        <w:tc>
          <w:tcPr>
            <w:tcW w:w="3035" w:type="dxa"/>
            <w:shd w:val="clear" w:color="auto" w:fill="auto"/>
            <w:vAlign w:val="center"/>
          </w:tcPr>
          <w:p w14:paraId="27B91D74" w14:textId="77777777" w:rsidR="004E71F2" w:rsidRPr="007221B8" w:rsidRDefault="004E71F2" w:rsidP="004E71F2">
            <w:pPr>
              <w:rPr>
                <w:rFonts w:ascii="Arial Narrow" w:hAnsi="Arial Narrow"/>
              </w:rPr>
            </w:pPr>
          </w:p>
        </w:tc>
        <w:tc>
          <w:tcPr>
            <w:tcW w:w="3036" w:type="dxa"/>
            <w:shd w:val="clear" w:color="auto" w:fill="auto"/>
            <w:vAlign w:val="center"/>
          </w:tcPr>
          <w:p w14:paraId="03ABBFBD" w14:textId="77777777" w:rsidR="004E71F2" w:rsidRPr="007221B8" w:rsidRDefault="004E71F2" w:rsidP="004E71F2">
            <w:pPr>
              <w:rPr>
                <w:rFonts w:ascii="Arial Narrow" w:hAnsi="Arial Narrow"/>
              </w:rPr>
            </w:pPr>
          </w:p>
        </w:tc>
      </w:tr>
    </w:tbl>
    <w:p w14:paraId="3F23909A" w14:textId="77777777" w:rsidR="004E71F2" w:rsidRPr="007221B8" w:rsidRDefault="004E71F2" w:rsidP="004E71F2">
      <w:pPr>
        <w:jc w:val="both"/>
        <w:rPr>
          <w:rFonts w:ascii="Arial Narrow" w:hAnsi="Arial Narrow"/>
        </w:rPr>
      </w:pPr>
    </w:p>
    <w:p w14:paraId="526F3E62" w14:textId="77777777" w:rsidR="004E71F2" w:rsidRPr="007221B8" w:rsidRDefault="004E71F2" w:rsidP="004E71F2">
      <w:pPr>
        <w:jc w:val="both"/>
        <w:rPr>
          <w:rFonts w:ascii="Arial Narrow" w:hAnsi="Arial Narrow"/>
        </w:rPr>
      </w:pPr>
      <w:r w:rsidRPr="007221B8">
        <w:rPr>
          <w:rFonts w:ascii="Arial Narrow" w:hAnsi="Arial Narrow"/>
        </w:rPr>
        <w:t>Spodaj podpisani zastopnik izjavljam, da so skladno z določbami zakona, ki ureja gospodarske družbe, povezane družbe z zgoraj navedenim ponudnikom, naslednji gospodarski subjekti:</w:t>
      </w:r>
    </w:p>
    <w:p w14:paraId="10B918A9" w14:textId="77777777" w:rsidR="004E71F2" w:rsidRPr="007221B8" w:rsidRDefault="004E71F2" w:rsidP="004E71F2">
      <w:pPr>
        <w:jc w:val="both"/>
        <w:rPr>
          <w:rFonts w:ascii="Arial Narrow" w:hAnsi="Arial Narrow"/>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E71F2" w:rsidRPr="007221B8" w14:paraId="38F6621C" w14:textId="77777777" w:rsidTr="00C72318">
        <w:trPr>
          <w:trHeight w:val="20"/>
        </w:trPr>
        <w:tc>
          <w:tcPr>
            <w:tcW w:w="567" w:type="dxa"/>
            <w:tcBorders>
              <w:bottom w:val="single" w:sz="4" w:space="0" w:color="auto"/>
            </w:tcBorders>
            <w:shd w:val="clear" w:color="auto" w:fill="auto"/>
            <w:vAlign w:val="center"/>
          </w:tcPr>
          <w:p w14:paraId="27F3C3D1" w14:textId="77777777" w:rsidR="004E71F2" w:rsidRPr="007221B8" w:rsidRDefault="004E71F2" w:rsidP="004E71F2">
            <w:pPr>
              <w:jc w:val="center"/>
              <w:rPr>
                <w:rFonts w:ascii="Arial Narrow" w:hAnsi="Arial Narrow"/>
                <w:b/>
              </w:rPr>
            </w:pPr>
            <w:r w:rsidRPr="007221B8">
              <w:rPr>
                <w:rFonts w:ascii="Arial Narrow" w:hAnsi="Arial Narrow"/>
                <w:b/>
              </w:rPr>
              <w:t>Št.</w:t>
            </w:r>
          </w:p>
        </w:tc>
        <w:tc>
          <w:tcPr>
            <w:tcW w:w="3119" w:type="dxa"/>
            <w:shd w:val="clear" w:color="auto" w:fill="auto"/>
            <w:vAlign w:val="center"/>
          </w:tcPr>
          <w:p w14:paraId="4DABFA26" w14:textId="77777777" w:rsidR="004E71F2" w:rsidRPr="007221B8" w:rsidRDefault="004E71F2" w:rsidP="004E71F2">
            <w:pPr>
              <w:jc w:val="center"/>
              <w:rPr>
                <w:rFonts w:ascii="Arial Narrow" w:hAnsi="Arial Narrow"/>
                <w:b/>
              </w:rPr>
            </w:pPr>
            <w:r w:rsidRPr="007221B8">
              <w:rPr>
                <w:rFonts w:ascii="Arial Narrow" w:hAnsi="Arial Narrow"/>
                <w:b/>
              </w:rPr>
              <w:t>Naziv</w:t>
            </w:r>
          </w:p>
        </w:tc>
        <w:tc>
          <w:tcPr>
            <w:tcW w:w="3543" w:type="dxa"/>
            <w:shd w:val="clear" w:color="auto" w:fill="auto"/>
            <w:vAlign w:val="center"/>
          </w:tcPr>
          <w:p w14:paraId="59A859BF" w14:textId="77777777" w:rsidR="004E71F2" w:rsidRPr="007221B8" w:rsidRDefault="004E71F2" w:rsidP="004E71F2">
            <w:pPr>
              <w:jc w:val="center"/>
              <w:rPr>
                <w:rFonts w:ascii="Arial Narrow" w:hAnsi="Arial Narrow"/>
                <w:b/>
              </w:rPr>
            </w:pPr>
            <w:r w:rsidRPr="007221B8">
              <w:rPr>
                <w:rFonts w:ascii="Arial Narrow" w:hAnsi="Arial Narrow"/>
                <w:b/>
              </w:rPr>
              <w:t>Sedež</w:t>
            </w:r>
          </w:p>
        </w:tc>
        <w:tc>
          <w:tcPr>
            <w:tcW w:w="2410" w:type="dxa"/>
            <w:shd w:val="clear" w:color="auto" w:fill="auto"/>
            <w:vAlign w:val="center"/>
          </w:tcPr>
          <w:p w14:paraId="2A87DB57" w14:textId="77777777" w:rsidR="004E71F2" w:rsidRPr="007221B8" w:rsidRDefault="004E71F2" w:rsidP="004E71F2">
            <w:pPr>
              <w:jc w:val="center"/>
              <w:rPr>
                <w:rFonts w:ascii="Arial Narrow" w:hAnsi="Arial Narrow"/>
                <w:b/>
              </w:rPr>
            </w:pPr>
            <w:r w:rsidRPr="007221B8">
              <w:rPr>
                <w:rFonts w:ascii="Arial Narrow" w:hAnsi="Arial Narrow"/>
                <w:b/>
              </w:rPr>
              <w:t>Matična številka</w:t>
            </w:r>
          </w:p>
        </w:tc>
      </w:tr>
      <w:tr w:rsidR="004E71F2" w:rsidRPr="007221B8" w14:paraId="29F6A6F1" w14:textId="77777777" w:rsidTr="00C72318">
        <w:trPr>
          <w:trHeight w:val="20"/>
        </w:trPr>
        <w:tc>
          <w:tcPr>
            <w:tcW w:w="567" w:type="dxa"/>
            <w:shd w:val="clear" w:color="auto" w:fill="auto"/>
            <w:vAlign w:val="center"/>
          </w:tcPr>
          <w:p w14:paraId="5F1EAD47" w14:textId="77777777" w:rsidR="004E71F2" w:rsidRPr="007221B8" w:rsidRDefault="004E71F2" w:rsidP="00057EC3">
            <w:pPr>
              <w:numPr>
                <w:ilvl w:val="0"/>
                <w:numId w:val="35"/>
              </w:numPr>
              <w:jc w:val="center"/>
              <w:rPr>
                <w:rFonts w:ascii="Arial Narrow" w:hAnsi="Arial Narrow"/>
                <w:b/>
              </w:rPr>
            </w:pPr>
          </w:p>
        </w:tc>
        <w:tc>
          <w:tcPr>
            <w:tcW w:w="3119" w:type="dxa"/>
            <w:shd w:val="clear" w:color="auto" w:fill="auto"/>
            <w:vAlign w:val="center"/>
          </w:tcPr>
          <w:p w14:paraId="36EA6638" w14:textId="77777777" w:rsidR="004E71F2" w:rsidRPr="007221B8" w:rsidRDefault="004E71F2" w:rsidP="004E71F2">
            <w:pPr>
              <w:rPr>
                <w:rFonts w:ascii="Arial Narrow" w:hAnsi="Arial Narrow"/>
              </w:rPr>
            </w:pPr>
          </w:p>
        </w:tc>
        <w:tc>
          <w:tcPr>
            <w:tcW w:w="3543" w:type="dxa"/>
            <w:shd w:val="clear" w:color="auto" w:fill="auto"/>
            <w:vAlign w:val="center"/>
          </w:tcPr>
          <w:p w14:paraId="59603B9F" w14:textId="77777777" w:rsidR="004E71F2" w:rsidRPr="007221B8" w:rsidRDefault="004E71F2" w:rsidP="004E71F2">
            <w:pPr>
              <w:rPr>
                <w:rFonts w:ascii="Arial Narrow" w:hAnsi="Arial Narrow"/>
              </w:rPr>
            </w:pPr>
          </w:p>
        </w:tc>
        <w:tc>
          <w:tcPr>
            <w:tcW w:w="2410" w:type="dxa"/>
            <w:shd w:val="clear" w:color="auto" w:fill="auto"/>
            <w:vAlign w:val="center"/>
          </w:tcPr>
          <w:p w14:paraId="5BDC3553" w14:textId="77777777" w:rsidR="004E71F2" w:rsidRPr="007221B8" w:rsidRDefault="004E71F2" w:rsidP="004E71F2">
            <w:pPr>
              <w:rPr>
                <w:rFonts w:ascii="Arial Narrow" w:hAnsi="Arial Narrow"/>
              </w:rPr>
            </w:pPr>
          </w:p>
        </w:tc>
      </w:tr>
      <w:tr w:rsidR="004E71F2" w:rsidRPr="007221B8" w14:paraId="14DD7A0A" w14:textId="77777777" w:rsidTr="00C72318">
        <w:trPr>
          <w:trHeight w:val="20"/>
        </w:trPr>
        <w:tc>
          <w:tcPr>
            <w:tcW w:w="567" w:type="dxa"/>
            <w:shd w:val="clear" w:color="auto" w:fill="auto"/>
            <w:vAlign w:val="center"/>
          </w:tcPr>
          <w:p w14:paraId="766F33B4" w14:textId="77777777" w:rsidR="004E71F2" w:rsidRPr="007221B8" w:rsidRDefault="004E71F2" w:rsidP="00057EC3">
            <w:pPr>
              <w:numPr>
                <w:ilvl w:val="0"/>
                <w:numId w:val="35"/>
              </w:numPr>
              <w:jc w:val="center"/>
              <w:rPr>
                <w:rFonts w:ascii="Arial Narrow" w:hAnsi="Arial Narrow"/>
                <w:b/>
              </w:rPr>
            </w:pPr>
          </w:p>
        </w:tc>
        <w:tc>
          <w:tcPr>
            <w:tcW w:w="3119" w:type="dxa"/>
            <w:shd w:val="clear" w:color="auto" w:fill="auto"/>
            <w:vAlign w:val="center"/>
          </w:tcPr>
          <w:p w14:paraId="231F7D86" w14:textId="77777777" w:rsidR="004E71F2" w:rsidRPr="007221B8" w:rsidRDefault="004E71F2" w:rsidP="004E71F2">
            <w:pPr>
              <w:rPr>
                <w:rFonts w:ascii="Arial Narrow" w:hAnsi="Arial Narrow"/>
              </w:rPr>
            </w:pPr>
          </w:p>
        </w:tc>
        <w:tc>
          <w:tcPr>
            <w:tcW w:w="3543" w:type="dxa"/>
            <w:shd w:val="clear" w:color="auto" w:fill="auto"/>
            <w:vAlign w:val="center"/>
          </w:tcPr>
          <w:p w14:paraId="0A1F3E59" w14:textId="77777777" w:rsidR="004E71F2" w:rsidRPr="007221B8" w:rsidRDefault="004E71F2" w:rsidP="004E71F2">
            <w:pPr>
              <w:rPr>
                <w:rFonts w:ascii="Arial Narrow" w:hAnsi="Arial Narrow"/>
              </w:rPr>
            </w:pPr>
          </w:p>
        </w:tc>
        <w:tc>
          <w:tcPr>
            <w:tcW w:w="2410" w:type="dxa"/>
            <w:shd w:val="clear" w:color="auto" w:fill="auto"/>
            <w:vAlign w:val="center"/>
          </w:tcPr>
          <w:p w14:paraId="6BA78670" w14:textId="77777777" w:rsidR="004E71F2" w:rsidRPr="007221B8" w:rsidRDefault="004E71F2" w:rsidP="004E71F2">
            <w:pPr>
              <w:rPr>
                <w:rFonts w:ascii="Arial Narrow" w:hAnsi="Arial Narrow"/>
              </w:rPr>
            </w:pPr>
          </w:p>
        </w:tc>
      </w:tr>
      <w:tr w:rsidR="004E71F2" w:rsidRPr="007221B8" w14:paraId="6C152764" w14:textId="77777777" w:rsidTr="00C72318">
        <w:trPr>
          <w:trHeight w:val="20"/>
        </w:trPr>
        <w:tc>
          <w:tcPr>
            <w:tcW w:w="567" w:type="dxa"/>
            <w:shd w:val="clear" w:color="auto" w:fill="auto"/>
            <w:vAlign w:val="center"/>
          </w:tcPr>
          <w:p w14:paraId="0F9F9526" w14:textId="77777777" w:rsidR="004E71F2" w:rsidRPr="007221B8" w:rsidRDefault="004E71F2" w:rsidP="00057EC3">
            <w:pPr>
              <w:numPr>
                <w:ilvl w:val="0"/>
                <w:numId w:val="35"/>
              </w:numPr>
              <w:jc w:val="center"/>
              <w:rPr>
                <w:rFonts w:ascii="Arial Narrow" w:hAnsi="Arial Narrow"/>
                <w:b/>
              </w:rPr>
            </w:pPr>
          </w:p>
        </w:tc>
        <w:tc>
          <w:tcPr>
            <w:tcW w:w="3119" w:type="dxa"/>
            <w:shd w:val="clear" w:color="auto" w:fill="auto"/>
            <w:vAlign w:val="center"/>
          </w:tcPr>
          <w:p w14:paraId="7829792A" w14:textId="77777777" w:rsidR="004E71F2" w:rsidRPr="007221B8" w:rsidRDefault="004E71F2" w:rsidP="004E71F2">
            <w:pPr>
              <w:rPr>
                <w:rFonts w:ascii="Arial Narrow" w:hAnsi="Arial Narrow"/>
              </w:rPr>
            </w:pPr>
          </w:p>
        </w:tc>
        <w:tc>
          <w:tcPr>
            <w:tcW w:w="3543" w:type="dxa"/>
            <w:shd w:val="clear" w:color="auto" w:fill="auto"/>
            <w:vAlign w:val="center"/>
          </w:tcPr>
          <w:p w14:paraId="6A1A4075" w14:textId="77777777" w:rsidR="004E71F2" w:rsidRPr="007221B8" w:rsidRDefault="004E71F2" w:rsidP="004E71F2">
            <w:pPr>
              <w:rPr>
                <w:rFonts w:ascii="Arial Narrow" w:hAnsi="Arial Narrow"/>
              </w:rPr>
            </w:pPr>
          </w:p>
        </w:tc>
        <w:tc>
          <w:tcPr>
            <w:tcW w:w="2410" w:type="dxa"/>
            <w:shd w:val="clear" w:color="auto" w:fill="auto"/>
            <w:vAlign w:val="center"/>
          </w:tcPr>
          <w:p w14:paraId="0C27C09E" w14:textId="77777777" w:rsidR="004E71F2" w:rsidRPr="007221B8" w:rsidRDefault="004E71F2" w:rsidP="004E71F2">
            <w:pPr>
              <w:rPr>
                <w:rFonts w:ascii="Arial Narrow" w:hAnsi="Arial Narrow"/>
              </w:rPr>
            </w:pPr>
          </w:p>
        </w:tc>
      </w:tr>
      <w:tr w:rsidR="004E71F2" w:rsidRPr="007221B8" w14:paraId="4ACF69BD" w14:textId="77777777" w:rsidTr="00C72318">
        <w:trPr>
          <w:trHeight w:val="20"/>
        </w:trPr>
        <w:tc>
          <w:tcPr>
            <w:tcW w:w="567" w:type="dxa"/>
            <w:shd w:val="clear" w:color="auto" w:fill="auto"/>
            <w:vAlign w:val="center"/>
          </w:tcPr>
          <w:p w14:paraId="029517CD" w14:textId="77777777" w:rsidR="004E71F2" w:rsidRPr="007221B8" w:rsidRDefault="004E71F2" w:rsidP="004E71F2">
            <w:pPr>
              <w:jc w:val="center"/>
              <w:rPr>
                <w:rFonts w:ascii="Arial Narrow" w:hAnsi="Arial Narrow"/>
                <w:b/>
              </w:rPr>
            </w:pPr>
            <w:r w:rsidRPr="007221B8">
              <w:rPr>
                <w:rFonts w:ascii="Arial Narrow" w:hAnsi="Arial Narrow"/>
                <w:b/>
              </w:rPr>
              <w:t>...</w:t>
            </w:r>
          </w:p>
        </w:tc>
        <w:tc>
          <w:tcPr>
            <w:tcW w:w="3119" w:type="dxa"/>
            <w:shd w:val="clear" w:color="auto" w:fill="auto"/>
            <w:vAlign w:val="center"/>
          </w:tcPr>
          <w:p w14:paraId="2CBEB950" w14:textId="77777777" w:rsidR="004E71F2" w:rsidRPr="007221B8" w:rsidRDefault="004E71F2" w:rsidP="004E71F2">
            <w:pPr>
              <w:rPr>
                <w:rFonts w:ascii="Arial Narrow" w:hAnsi="Arial Narrow"/>
              </w:rPr>
            </w:pPr>
          </w:p>
        </w:tc>
        <w:tc>
          <w:tcPr>
            <w:tcW w:w="3543" w:type="dxa"/>
            <w:shd w:val="clear" w:color="auto" w:fill="auto"/>
            <w:vAlign w:val="center"/>
          </w:tcPr>
          <w:p w14:paraId="2BD8017E" w14:textId="77777777" w:rsidR="004E71F2" w:rsidRPr="007221B8" w:rsidRDefault="004E71F2" w:rsidP="004E71F2">
            <w:pPr>
              <w:rPr>
                <w:rFonts w:ascii="Arial Narrow" w:hAnsi="Arial Narrow"/>
              </w:rPr>
            </w:pPr>
          </w:p>
        </w:tc>
        <w:tc>
          <w:tcPr>
            <w:tcW w:w="2410" w:type="dxa"/>
            <w:shd w:val="clear" w:color="auto" w:fill="auto"/>
            <w:vAlign w:val="center"/>
          </w:tcPr>
          <w:p w14:paraId="18BDF792" w14:textId="77777777" w:rsidR="004E71F2" w:rsidRPr="007221B8" w:rsidRDefault="004E71F2" w:rsidP="004E71F2">
            <w:pPr>
              <w:rPr>
                <w:rFonts w:ascii="Arial Narrow" w:hAnsi="Arial Narrow"/>
              </w:rPr>
            </w:pPr>
          </w:p>
        </w:tc>
      </w:tr>
    </w:tbl>
    <w:p w14:paraId="12185F5D" w14:textId="77777777" w:rsidR="004E71F2" w:rsidRPr="007221B8" w:rsidRDefault="004E71F2" w:rsidP="004E71F2">
      <w:pPr>
        <w:jc w:val="both"/>
        <w:rPr>
          <w:rFonts w:ascii="Arial Narrow" w:hAnsi="Arial Narrow"/>
          <w:i/>
        </w:rPr>
      </w:pPr>
      <w:r w:rsidRPr="007221B8">
        <w:rPr>
          <w:rFonts w:ascii="Arial Narrow" w:hAnsi="Arial Narrow"/>
          <w:i/>
        </w:rPr>
        <w:t>*V primeru, da ponudnik ne bo izpolnil zgornje tabele, bo naročnik štel, da ponudnik izjavlja, da nima povezanih družb.</w:t>
      </w:r>
    </w:p>
    <w:p w14:paraId="4C0F353F" w14:textId="77777777" w:rsidR="004E71F2" w:rsidRPr="007221B8" w:rsidRDefault="004E71F2" w:rsidP="004E71F2">
      <w:pPr>
        <w:jc w:val="both"/>
        <w:rPr>
          <w:rFonts w:ascii="Arial Narrow" w:hAnsi="Arial Narrow"/>
        </w:rPr>
      </w:pPr>
    </w:p>
    <w:p w14:paraId="7E7A9025" w14:textId="77777777" w:rsidR="004E71F2" w:rsidRPr="007221B8" w:rsidRDefault="004E71F2" w:rsidP="004E71F2">
      <w:pPr>
        <w:jc w:val="both"/>
        <w:rPr>
          <w:rFonts w:ascii="Arial Narrow" w:hAnsi="Arial Narrow"/>
        </w:rPr>
      </w:pPr>
    </w:p>
    <w:p w14:paraId="3EF8C89D" w14:textId="77777777" w:rsidR="004E71F2" w:rsidRPr="007221B8" w:rsidRDefault="004E71F2" w:rsidP="004E71F2">
      <w:pPr>
        <w:jc w:val="both"/>
        <w:rPr>
          <w:rFonts w:ascii="Arial Narrow" w:hAnsi="Arial Narrow"/>
          <w:b/>
          <w:u w:val="single"/>
        </w:rPr>
      </w:pPr>
      <w:r w:rsidRPr="007221B8">
        <w:rPr>
          <w:rFonts w:ascii="Arial Narrow" w:hAnsi="Arial Narrow"/>
          <w:b/>
          <w:u w:val="single"/>
        </w:rPr>
        <w:t>Ponudnik lahko vse zgoraj zahtevane podatke predloži tudi v elektronski obliki.</w:t>
      </w:r>
    </w:p>
    <w:p w14:paraId="6934FB89" w14:textId="77777777" w:rsidR="004E71F2" w:rsidRPr="007221B8" w:rsidRDefault="004E71F2" w:rsidP="004E71F2">
      <w:pPr>
        <w:jc w:val="both"/>
        <w:rPr>
          <w:rFonts w:ascii="Arial Narrow" w:hAnsi="Arial Narrow"/>
          <w:b/>
          <w:u w:val="single"/>
        </w:rPr>
      </w:pPr>
    </w:p>
    <w:p w14:paraId="30A2A211" w14:textId="77777777" w:rsidR="004E71F2" w:rsidRPr="007221B8" w:rsidRDefault="004E71F2" w:rsidP="004E71F2">
      <w:pPr>
        <w:jc w:val="both"/>
        <w:rPr>
          <w:rFonts w:ascii="Arial Narrow" w:hAnsi="Arial Narrow"/>
          <w:b/>
          <w:u w:val="single"/>
        </w:rPr>
      </w:pPr>
    </w:p>
    <w:p w14:paraId="6A304435" w14:textId="77777777" w:rsidR="004E71F2" w:rsidRPr="007221B8" w:rsidRDefault="004E71F2" w:rsidP="004E71F2">
      <w:pPr>
        <w:jc w:val="both"/>
        <w:rPr>
          <w:rFonts w:ascii="Arial Narrow" w:hAnsi="Arial Narrow"/>
        </w:rPr>
      </w:pPr>
      <w:r w:rsidRPr="007221B8">
        <w:rPr>
          <w:rFonts w:ascii="Arial Narrow" w:hAnsi="Arial Narrow"/>
        </w:rPr>
        <w:t>Če ponudnik predloži lažno izjavo oziroma da neresnične podatke o navedenih dejstvih, ima to za posledico ničnost pogodbe/okvirnega sporazuma.</w:t>
      </w:r>
    </w:p>
    <w:p w14:paraId="58B5A3E2" w14:textId="77777777" w:rsidR="004E71F2" w:rsidRPr="007221B8" w:rsidRDefault="004E71F2" w:rsidP="004E71F2">
      <w:pPr>
        <w:jc w:val="both"/>
        <w:rPr>
          <w:rFonts w:ascii="Arial Narrow" w:hAnsi="Arial Narrow"/>
        </w:rPr>
      </w:pPr>
    </w:p>
    <w:p w14:paraId="4B5CEDE4" w14:textId="77777777" w:rsidR="004E71F2" w:rsidRPr="007221B8" w:rsidRDefault="004E71F2" w:rsidP="004E71F2">
      <w:pPr>
        <w:jc w:val="both"/>
        <w:rPr>
          <w:rFonts w:ascii="Arial Narrow" w:hAnsi="Arial Narrow"/>
        </w:rPr>
      </w:pPr>
    </w:p>
    <w:p w14:paraId="471F2708" w14:textId="77777777"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color w:val="000000"/>
        </w:rPr>
        <w:t>Zakoniti zastopnik:</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w:t>
      </w:r>
    </w:p>
    <w:p w14:paraId="11294AA1" w14:textId="77777777" w:rsidR="004E71F2" w:rsidRPr="007221B8" w:rsidRDefault="004E71F2" w:rsidP="004E71F2">
      <w:pPr>
        <w:keepNext/>
        <w:keepLines/>
        <w:tabs>
          <w:tab w:val="left" w:pos="536"/>
        </w:tabs>
        <w:jc w:val="both"/>
        <w:rPr>
          <w:rFonts w:ascii="Arial Narrow" w:hAnsi="Arial Narrow" w:cs="Arial"/>
          <w:bCs/>
          <w:color w:val="000000"/>
        </w:rPr>
      </w:pPr>
    </w:p>
    <w:p w14:paraId="7820CB77" w14:textId="77777777"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14:paraId="1D2A914A" w14:textId="77777777" w:rsidR="004E71F2" w:rsidRPr="007221B8" w:rsidRDefault="004E71F2" w:rsidP="004E71F2">
      <w:pPr>
        <w:keepNext/>
        <w:keepLines/>
        <w:tabs>
          <w:tab w:val="left" w:pos="536"/>
        </w:tabs>
        <w:jc w:val="both"/>
        <w:rPr>
          <w:rFonts w:ascii="Arial Narrow" w:hAnsi="Arial Narrow" w:cs="Arial"/>
          <w:bCs/>
          <w:color w:val="000000"/>
        </w:rPr>
      </w:pPr>
    </w:p>
    <w:p w14:paraId="05147D82" w14:textId="77777777" w:rsidR="004E71F2" w:rsidRPr="007221B8" w:rsidRDefault="004E71F2" w:rsidP="004E71F2">
      <w:pPr>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 in žig:</w:t>
      </w:r>
    </w:p>
    <w:p w14:paraId="7E1F8B7C" w14:textId="77777777" w:rsidR="004E71F2" w:rsidRPr="007221B8" w:rsidRDefault="004E71F2" w:rsidP="004E71F2">
      <w:pPr>
        <w:jc w:val="both"/>
        <w:rPr>
          <w:rFonts w:ascii="Arial Narrow" w:hAnsi="Arial Narrow" w:cs="Arial"/>
          <w:bCs/>
          <w:color w:val="000000"/>
        </w:rPr>
      </w:pPr>
    </w:p>
    <w:p w14:paraId="1B371B25" w14:textId="77777777" w:rsidR="004E71F2" w:rsidRPr="007221B8" w:rsidRDefault="004E71F2" w:rsidP="004E71F2">
      <w:pPr>
        <w:spacing w:after="120"/>
        <w:jc w:val="both"/>
        <w:rPr>
          <w:rFonts w:ascii="Arial Narrow" w:hAnsi="Arial Narrow"/>
          <w:i/>
          <w:u w:val="single"/>
        </w:rPr>
      </w:pPr>
    </w:p>
    <w:p w14:paraId="2C19211A" w14:textId="77777777" w:rsidR="004E71F2" w:rsidRPr="007221B8" w:rsidRDefault="004E71F2" w:rsidP="004E71F2">
      <w:pPr>
        <w:spacing w:after="120"/>
        <w:jc w:val="both"/>
        <w:rPr>
          <w:rFonts w:ascii="Arial Narrow" w:hAnsi="Arial Narrow"/>
          <w:i/>
          <w:u w:val="single"/>
        </w:rPr>
      </w:pPr>
    </w:p>
    <w:p w14:paraId="5B17A0EF" w14:textId="77777777" w:rsidR="004E71F2" w:rsidRPr="007221B8" w:rsidRDefault="004E71F2" w:rsidP="004E71F2">
      <w:pPr>
        <w:spacing w:after="120"/>
        <w:jc w:val="both"/>
        <w:rPr>
          <w:rFonts w:ascii="Arial Narrow" w:hAnsi="Arial Narrow"/>
          <w:u w:val="single"/>
        </w:rPr>
      </w:pPr>
      <w:r w:rsidRPr="007221B8">
        <w:rPr>
          <w:rFonts w:ascii="Arial Narrow" w:hAnsi="Arial Narrow"/>
          <w:i/>
          <w:u w:val="single"/>
        </w:rPr>
        <w:lastRenderedPageBreak/>
        <w:t>V primeru, da ponudnik nastopa s partnerji</w:t>
      </w:r>
      <w:r w:rsidR="00E85E19" w:rsidRPr="007221B8">
        <w:rPr>
          <w:rFonts w:ascii="Arial Narrow" w:hAnsi="Arial Narrow"/>
          <w:i/>
          <w:u w:val="single"/>
        </w:rPr>
        <w:t xml:space="preserve"> ali uporablja zmogljivosti drugih subjektov</w:t>
      </w:r>
      <w:r w:rsidRPr="007221B8">
        <w:rPr>
          <w:rFonts w:ascii="Arial Narrow" w:hAnsi="Arial Narrow"/>
          <w:i/>
          <w:u w:val="single"/>
        </w:rPr>
        <w:t>, se predmetni obrazec predloži tudi za partnerj</w:t>
      </w:r>
      <w:r w:rsidR="0082316A">
        <w:rPr>
          <w:rFonts w:ascii="Arial Narrow" w:hAnsi="Arial Narrow"/>
          <w:i/>
          <w:u w:val="single"/>
        </w:rPr>
        <w:t>e</w:t>
      </w:r>
      <w:r w:rsidR="00E85E19" w:rsidRPr="007221B8">
        <w:rPr>
          <w:rFonts w:ascii="Arial Narrow" w:hAnsi="Arial Narrow"/>
          <w:i/>
          <w:u w:val="single"/>
        </w:rPr>
        <w:t>/subjekte, katerih zmogljivost uporablja ponudnik</w:t>
      </w:r>
      <w:r w:rsidRPr="007221B8">
        <w:rPr>
          <w:rFonts w:ascii="Arial Narrow" w:hAnsi="Arial Narrow"/>
          <w:i/>
          <w:u w:val="single"/>
        </w:rPr>
        <w:t>.</w:t>
      </w:r>
    </w:p>
    <w:p w14:paraId="3485DD65" w14:textId="77777777" w:rsidR="001A370B" w:rsidRDefault="001A370B" w:rsidP="004E71F2">
      <w:pPr>
        <w:jc w:val="center"/>
        <w:rPr>
          <w:rFonts w:ascii="Arial Narrow" w:hAnsi="Arial Narrow"/>
          <w:b/>
        </w:rPr>
      </w:pPr>
    </w:p>
    <w:p w14:paraId="0E8B4D1A" w14:textId="77777777" w:rsidR="001A370B" w:rsidRDefault="001A370B" w:rsidP="004E71F2">
      <w:pPr>
        <w:jc w:val="center"/>
        <w:rPr>
          <w:rFonts w:ascii="Arial Narrow" w:hAnsi="Arial Narrow"/>
          <w:b/>
        </w:rPr>
      </w:pPr>
    </w:p>
    <w:p w14:paraId="11199705" w14:textId="77777777" w:rsidR="001A370B" w:rsidRDefault="001A370B" w:rsidP="004E71F2">
      <w:pPr>
        <w:jc w:val="center"/>
        <w:rPr>
          <w:rFonts w:ascii="Arial Narrow" w:hAnsi="Arial Narrow"/>
          <w:b/>
        </w:rPr>
      </w:pPr>
    </w:p>
    <w:p w14:paraId="1DC3539D" w14:textId="77777777" w:rsidR="001A370B" w:rsidRDefault="001A370B" w:rsidP="004E71F2">
      <w:pPr>
        <w:jc w:val="center"/>
        <w:rPr>
          <w:rFonts w:ascii="Arial Narrow" w:hAnsi="Arial Narrow"/>
          <w:b/>
        </w:rPr>
      </w:pPr>
    </w:p>
    <w:p w14:paraId="696B7BBC" w14:textId="77777777" w:rsidR="001A370B" w:rsidRDefault="001A370B" w:rsidP="004E71F2">
      <w:pPr>
        <w:jc w:val="center"/>
        <w:rPr>
          <w:rFonts w:ascii="Arial Narrow" w:hAnsi="Arial Narrow"/>
          <w:b/>
        </w:rPr>
      </w:pPr>
    </w:p>
    <w:p w14:paraId="5B76C2FF" w14:textId="77777777" w:rsidR="001A370B" w:rsidRDefault="001A370B" w:rsidP="004E71F2">
      <w:pPr>
        <w:jc w:val="center"/>
        <w:rPr>
          <w:rFonts w:ascii="Arial Narrow" w:hAnsi="Arial Narrow"/>
          <w:b/>
        </w:rPr>
      </w:pPr>
    </w:p>
    <w:p w14:paraId="76239975" w14:textId="77777777" w:rsidR="001A370B" w:rsidRDefault="001A370B" w:rsidP="004E71F2">
      <w:pPr>
        <w:jc w:val="center"/>
        <w:rPr>
          <w:rFonts w:ascii="Arial Narrow" w:hAnsi="Arial Narrow"/>
          <w:b/>
        </w:rPr>
      </w:pPr>
    </w:p>
    <w:p w14:paraId="4EC32220" w14:textId="77777777" w:rsidR="001A370B" w:rsidRDefault="001A370B" w:rsidP="004E71F2">
      <w:pPr>
        <w:jc w:val="center"/>
        <w:rPr>
          <w:rFonts w:ascii="Arial Narrow" w:hAnsi="Arial Narrow"/>
          <w:b/>
        </w:rPr>
      </w:pPr>
    </w:p>
    <w:p w14:paraId="2F0112F2" w14:textId="77777777" w:rsidR="001A370B" w:rsidRDefault="001A370B" w:rsidP="004E71F2">
      <w:pPr>
        <w:jc w:val="center"/>
        <w:rPr>
          <w:rFonts w:ascii="Arial Narrow" w:hAnsi="Arial Narrow"/>
          <w:b/>
        </w:rPr>
      </w:pPr>
    </w:p>
    <w:p w14:paraId="5740A847" w14:textId="77777777" w:rsidR="001A370B" w:rsidRDefault="001A370B" w:rsidP="004E71F2">
      <w:pPr>
        <w:jc w:val="center"/>
        <w:rPr>
          <w:rFonts w:ascii="Arial Narrow" w:hAnsi="Arial Narrow"/>
          <w:b/>
        </w:rPr>
      </w:pPr>
    </w:p>
    <w:p w14:paraId="668487E1" w14:textId="77777777" w:rsidR="001A370B" w:rsidRDefault="001A370B" w:rsidP="004E71F2">
      <w:pPr>
        <w:jc w:val="center"/>
        <w:rPr>
          <w:rFonts w:ascii="Arial Narrow" w:hAnsi="Arial Narrow"/>
          <w:b/>
        </w:rPr>
      </w:pPr>
    </w:p>
    <w:p w14:paraId="055DA5A6" w14:textId="77777777" w:rsidR="001A370B" w:rsidRDefault="001A370B" w:rsidP="004E71F2">
      <w:pPr>
        <w:jc w:val="center"/>
        <w:rPr>
          <w:rFonts w:ascii="Arial Narrow" w:hAnsi="Arial Narrow"/>
          <w:b/>
        </w:rPr>
      </w:pPr>
    </w:p>
    <w:p w14:paraId="74A87BC9" w14:textId="77777777" w:rsidR="001A370B" w:rsidRDefault="001A370B" w:rsidP="004E71F2">
      <w:pPr>
        <w:jc w:val="center"/>
        <w:rPr>
          <w:rFonts w:ascii="Arial Narrow" w:hAnsi="Arial Narrow"/>
          <w:b/>
        </w:rPr>
      </w:pPr>
    </w:p>
    <w:p w14:paraId="7EA1CDD8" w14:textId="77777777" w:rsidR="001A370B" w:rsidRDefault="001A370B" w:rsidP="004E71F2">
      <w:pPr>
        <w:jc w:val="center"/>
        <w:rPr>
          <w:rFonts w:ascii="Arial Narrow" w:hAnsi="Arial Narrow"/>
          <w:b/>
        </w:rPr>
      </w:pPr>
    </w:p>
    <w:p w14:paraId="2062D32D" w14:textId="77777777" w:rsidR="001A370B" w:rsidRDefault="001A370B" w:rsidP="004E71F2">
      <w:pPr>
        <w:jc w:val="center"/>
        <w:rPr>
          <w:rFonts w:ascii="Arial Narrow" w:hAnsi="Arial Narrow"/>
          <w:b/>
        </w:rPr>
      </w:pPr>
    </w:p>
    <w:p w14:paraId="0A4C3AFF" w14:textId="77777777" w:rsidR="001A370B" w:rsidRDefault="001A370B" w:rsidP="004E71F2">
      <w:pPr>
        <w:jc w:val="center"/>
        <w:rPr>
          <w:rFonts w:ascii="Arial Narrow" w:hAnsi="Arial Narrow"/>
          <w:b/>
        </w:rPr>
      </w:pPr>
    </w:p>
    <w:p w14:paraId="297FED5A" w14:textId="77777777" w:rsidR="001A370B" w:rsidRDefault="001A370B" w:rsidP="004E71F2">
      <w:pPr>
        <w:jc w:val="center"/>
        <w:rPr>
          <w:rFonts w:ascii="Arial Narrow" w:hAnsi="Arial Narrow"/>
          <w:b/>
        </w:rPr>
      </w:pPr>
    </w:p>
    <w:p w14:paraId="2BC16FB0" w14:textId="77777777" w:rsidR="001A370B" w:rsidRDefault="001A370B" w:rsidP="004E71F2">
      <w:pPr>
        <w:jc w:val="center"/>
        <w:rPr>
          <w:rFonts w:ascii="Arial Narrow" w:hAnsi="Arial Narrow"/>
          <w:b/>
        </w:rPr>
      </w:pPr>
    </w:p>
    <w:p w14:paraId="36E66C2F" w14:textId="77777777" w:rsidR="001A370B" w:rsidRDefault="001A370B" w:rsidP="004E71F2">
      <w:pPr>
        <w:jc w:val="center"/>
        <w:rPr>
          <w:rFonts w:ascii="Arial Narrow" w:hAnsi="Arial Narrow"/>
          <w:b/>
        </w:rPr>
      </w:pPr>
    </w:p>
    <w:p w14:paraId="40D11839" w14:textId="77777777" w:rsidR="001A370B" w:rsidRDefault="001A370B" w:rsidP="004E71F2">
      <w:pPr>
        <w:jc w:val="center"/>
        <w:rPr>
          <w:rFonts w:ascii="Arial Narrow" w:hAnsi="Arial Narrow"/>
          <w:b/>
        </w:rPr>
      </w:pPr>
    </w:p>
    <w:p w14:paraId="309B11AF" w14:textId="77777777" w:rsidR="001A370B" w:rsidRDefault="001A370B" w:rsidP="004E71F2">
      <w:pPr>
        <w:jc w:val="center"/>
        <w:rPr>
          <w:rFonts w:ascii="Arial Narrow" w:hAnsi="Arial Narrow"/>
          <w:b/>
        </w:rPr>
      </w:pPr>
    </w:p>
    <w:p w14:paraId="48022B49" w14:textId="77777777" w:rsidR="001A370B" w:rsidRDefault="001A370B" w:rsidP="004E71F2">
      <w:pPr>
        <w:jc w:val="center"/>
        <w:rPr>
          <w:rFonts w:ascii="Arial Narrow" w:hAnsi="Arial Narrow"/>
          <w:b/>
        </w:rPr>
      </w:pPr>
    </w:p>
    <w:p w14:paraId="164358A7" w14:textId="77777777" w:rsidR="001A370B" w:rsidRDefault="001A370B" w:rsidP="004E71F2">
      <w:pPr>
        <w:jc w:val="center"/>
        <w:rPr>
          <w:rFonts w:ascii="Arial Narrow" w:hAnsi="Arial Narrow"/>
          <w:b/>
        </w:rPr>
      </w:pPr>
    </w:p>
    <w:p w14:paraId="30ACBCEF" w14:textId="77777777" w:rsidR="001A370B" w:rsidRDefault="001A370B" w:rsidP="004E71F2">
      <w:pPr>
        <w:jc w:val="center"/>
        <w:rPr>
          <w:rFonts w:ascii="Arial Narrow" w:hAnsi="Arial Narrow"/>
          <w:b/>
        </w:rPr>
      </w:pPr>
    </w:p>
    <w:p w14:paraId="6DD8F47D" w14:textId="77777777" w:rsidR="001A370B" w:rsidRDefault="001A370B" w:rsidP="004E71F2">
      <w:pPr>
        <w:jc w:val="center"/>
        <w:rPr>
          <w:rFonts w:ascii="Arial Narrow" w:hAnsi="Arial Narrow"/>
          <w:b/>
        </w:rPr>
      </w:pPr>
    </w:p>
    <w:p w14:paraId="37284D2E" w14:textId="77777777" w:rsidR="001A370B" w:rsidRDefault="001A370B" w:rsidP="004E71F2">
      <w:pPr>
        <w:jc w:val="center"/>
        <w:rPr>
          <w:rFonts w:ascii="Arial Narrow" w:hAnsi="Arial Narrow"/>
          <w:b/>
        </w:rPr>
      </w:pPr>
    </w:p>
    <w:p w14:paraId="2025BB99" w14:textId="77777777" w:rsidR="001A370B" w:rsidRDefault="001A370B" w:rsidP="004E71F2">
      <w:pPr>
        <w:jc w:val="center"/>
        <w:rPr>
          <w:rFonts w:ascii="Arial Narrow" w:hAnsi="Arial Narrow"/>
          <w:b/>
        </w:rPr>
      </w:pPr>
    </w:p>
    <w:p w14:paraId="629AA6E9" w14:textId="77777777" w:rsidR="001A370B" w:rsidRDefault="001A370B" w:rsidP="004E71F2">
      <w:pPr>
        <w:jc w:val="center"/>
        <w:rPr>
          <w:rFonts w:ascii="Arial Narrow" w:hAnsi="Arial Narrow"/>
          <w:b/>
        </w:rPr>
      </w:pPr>
    </w:p>
    <w:p w14:paraId="620219AD" w14:textId="77777777" w:rsidR="001A370B" w:rsidRDefault="001A370B" w:rsidP="004E71F2">
      <w:pPr>
        <w:jc w:val="center"/>
        <w:rPr>
          <w:rFonts w:ascii="Arial Narrow" w:hAnsi="Arial Narrow"/>
          <w:b/>
        </w:rPr>
      </w:pPr>
    </w:p>
    <w:p w14:paraId="059FE44F" w14:textId="77777777" w:rsidR="001A370B" w:rsidRDefault="001A370B" w:rsidP="004E71F2">
      <w:pPr>
        <w:jc w:val="center"/>
        <w:rPr>
          <w:rFonts w:ascii="Arial Narrow" w:hAnsi="Arial Narrow"/>
          <w:b/>
        </w:rPr>
      </w:pPr>
    </w:p>
    <w:p w14:paraId="620651BC" w14:textId="77777777" w:rsidR="001A370B" w:rsidRDefault="001A370B" w:rsidP="004E71F2">
      <w:pPr>
        <w:jc w:val="center"/>
        <w:rPr>
          <w:rFonts w:ascii="Arial Narrow" w:hAnsi="Arial Narrow"/>
          <w:b/>
        </w:rPr>
      </w:pPr>
    </w:p>
    <w:p w14:paraId="277A8B7D" w14:textId="77777777" w:rsidR="00B61332" w:rsidRDefault="00B61332" w:rsidP="004E71F2">
      <w:pPr>
        <w:jc w:val="center"/>
        <w:rPr>
          <w:rFonts w:ascii="Arial Narrow" w:hAnsi="Arial Narrow"/>
          <w:b/>
        </w:rPr>
      </w:pPr>
    </w:p>
    <w:p w14:paraId="23460D5C" w14:textId="77777777" w:rsidR="00B61332" w:rsidRDefault="00B61332" w:rsidP="004E71F2">
      <w:pPr>
        <w:jc w:val="center"/>
        <w:rPr>
          <w:rFonts w:ascii="Arial Narrow" w:hAnsi="Arial Narrow"/>
          <w:b/>
        </w:rPr>
      </w:pPr>
    </w:p>
    <w:p w14:paraId="517B38D2" w14:textId="77777777" w:rsidR="00B61332" w:rsidRDefault="00B61332" w:rsidP="004E71F2">
      <w:pPr>
        <w:jc w:val="center"/>
        <w:rPr>
          <w:rFonts w:ascii="Arial Narrow" w:hAnsi="Arial Narrow"/>
          <w:b/>
        </w:rPr>
      </w:pPr>
    </w:p>
    <w:p w14:paraId="7F3FA52E" w14:textId="77777777" w:rsidR="00B61332" w:rsidRDefault="00B61332" w:rsidP="004E71F2">
      <w:pPr>
        <w:jc w:val="center"/>
        <w:rPr>
          <w:rFonts w:ascii="Arial Narrow" w:hAnsi="Arial Narrow"/>
          <w:b/>
        </w:rPr>
      </w:pPr>
    </w:p>
    <w:p w14:paraId="47B0CE32" w14:textId="77777777" w:rsidR="00B61332" w:rsidRDefault="00B61332" w:rsidP="004E71F2">
      <w:pPr>
        <w:jc w:val="center"/>
        <w:rPr>
          <w:rFonts w:ascii="Arial Narrow" w:hAnsi="Arial Narrow"/>
          <w:b/>
        </w:rPr>
      </w:pPr>
    </w:p>
    <w:p w14:paraId="64E33100" w14:textId="77777777" w:rsidR="00B61332" w:rsidRDefault="00B61332" w:rsidP="004E71F2">
      <w:pPr>
        <w:jc w:val="center"/>
        <w:rPr>
          <w:rFonts w:ascii="Arial Narrow" w:hAnsi="Arial Narrow"/>
          <w:b/>
        </w:rPr>
      </w:pPr>
    </w:p>
    <w:p w14:paraId="7ADBA8DC" w14:textId="77777777" w:rsidR="00B61332" w:rsidRDefault="00B61332" w:rsidP="004E71F2">
      <w:pPr>
        <w:jc w:val="center"/>
        <w:rPr>
          <w:rFonts w:ascii="Arial Narrow" w:hAnsi="Arial Narrow"/>
          <w:b/>
        </w:rPr>
      </w:pPr>
    </w:p>
    <w:bookmarkEnd w:id="2"/>
    <w:p w14:paraId="57E9F449" w14:textId="77777777" w:rsidR="001A370B" w:rsidRDefault="001A370B" w:rsidP="00511F7B">
      <w:pPr>
        <w:rPr>
          <w:rFonts w:ascii="Arial Narrow" w:hAnsi="Arial Narrow"/>
          <w:b/>
        </w:rPr>
      </w:pPr>
    </w:p>
    <w:sectPr w:rsidR="001A370B" w:rsidSect="00A23945">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CD3B" w16cex:dateUtc="2023-05-12T12:35:00Z"/>
  <w16cex:commentExtensible w16cex:durableId="2808CE87" w16cex:dateUtc="2023-05-12T12:41:00Z"/>
  <w16cex:commentExtensible w16cex:durableId="2808CE97" w16cex:dateUtc="2023-05-12T12:41:00Z"/>
  <w16cex:commentExtensible w16cex:durableId="2808CEDA" w16cex:dateUtc="2023-05-12T12:42:00Z"/>
  <w16cex:commentExtensible w16cex:durableId="2808CF17" w16cex:dateUtc="2023-05-12T12:43:00Z"/>
  <w16cex:commentExtensible w16cex:durableId="2808CF43" w16cex:dateUtc="2023-05-12T12: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54AF4" w14:textId="77777777" w:rsidR="004967B7" w:rsidRDefault="004967B7">
      <w:r>
        <w:separator/>
      </w:r>
    </w:p>
  </w:endnote>
  <w:endnote w:type="continuationSeparator" w:id="0">
    <w:p w14:paraId="6F4306B7" w14:textId="77777777" w:rsidR="004967B7" w:rsidRDefault="0049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5AB4EB1E" w14:textId="77777777" w:rsidR="001767E7" w:rsidRPr="00936DB7" w:rsidRDefault="001767E7">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Pr>
            <w:rFonts w:ascii="Arial Narrow" w:hAnsi="Arial Narrow"/>
            <w:noProof/>
          </w:rPr>
          <w:t>2</w:t>
        </w:r>
        <w:r w:rsidRPr="00936DB7">
          <w:rPr>
            <w:rFonts w:ascii="Arial Narrow" w:hAnsi="Arial Narrow"/>
          </w:rPr>
          <w:fldChar w:fldCharType="end"/>
        </w:r>
      </w:p>
    </w:sdtContent>
  </w:sdt>
  <w:p w14:paraId="69ACD64E" w14:textId="77777777" w:rsidR="001767E7" w:rsidRDefault="001767E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A998E" w14:textId="77777777" w:rsidR="001767E7" w:rsidRDefault="001767E7"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42748F1F" wp14:editId="0CA37999">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4BA17CCE" w14:textId="77777777" w:rsidR="001767E7" w:rsidRDefault="001767E7"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0D3DC8BA" w14:textId="77777777" w:rsidR="001767E7" w:rsidRPr="003B5B2F" w:rsidRDefault="001767E7"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164A428B" w14:textId="77777777" w:rsidR="001767E7" w:rsidRPr="003B5B2F" w:rsidRDefault="001767E7"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E5299" w14:textId="77777777" w:rsidR="004967B7" w:rsidRDefault="004967B7">
      <w:r>
        <w:separator/>
      </w:r>
    </w:p>
  </w:footnote>
  <w:footnote w:type="continuationSeparator" w:id="0">
    <w:p w14:paraId="3F183179" w14:textId="77777777" w:rsidR="004967B7" w:rsidRDefault="004967B7">
      <w:r>
        <w:continuationSeparator/>
      </w:r>
    </w:p>
  </w:footnote>
  <w:footnote w:id="1">
    <w:p w14:paraId="767C942E" w14:textId="77777777" w:rsidR="001767E7" w:rsidRPr="00BB69EC" w:rsidRDefault="001767E7" w:rsidP="00514F3C">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244DB25B" w14:textId="77777777" w:rsidR="001767E7" w:rsidRDefault="001767E7" w:rsidP="00514F3C">
      <w:pPr>
        <w:pStyle w:val="Sprotnaopomba-besedilo"/>
      </w:pPr>
      <w:r>
        <w:rPr>
          <w:rStyle w:val="Sprotnaopomba-sklic"/>
        </w:rPr>
        <w:footnoteRef/>
      </w:r>
      <w:r>
        <w:t xml:space="preserve"> S podpisom predmetne izjave gospodarski subjekt izjavlja, da je kot fizične osebe - udeležence v lastništvu navedel:</w:t>
      </w:r>
    </w:p>
    <w:p w14:paraId="53C01A75" w14:textId="77777777" w:rsidR="001767E7" w:rsidRDefault="001767E7" w:rsidP="00514F3C">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BC3ECB3" w14:textId="77777777" w:rsidR="001767E7" w:rsidRDefault="001767E7" w:rsidP="00514F3C">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9CE56" w14:textId="77777777" w:rsidR="001767E7" w:rsidRDefault="001767E7" w:rsidP="005371E3">
    <w:pPr>
      <w:jc w:val="right"/>
    </w:pPr>
    <w:r>
      <w:rPr>
        <w:noProof/>
      </w:rPr>
      <w:drawing>
        <wp:inline distT="0" distB="0" distL="0" distR="0" wp14:anchorId="4875171C" wp14:editId="4F04786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31CA8" w14:textId="77777777" w:rsidR="001767E7" w:rsidRDefault="001767E7" w:rsidP="00B06D1F">
    <w:pPr>
      <w:jc w:val="right"/>
    </w:pPr>
    <w:r w:rsidRPr="001A1938">
      <w:rPr>
        <w:noProof/>
      </w:rPr>
      <w:drawing>
        <wp:anchor distT="0" distB="0" distL="114300" distR="114300" simplePos="0" relativeHeight="251661312" behindDoc="1" locked="0" layoutInCell="1" allowOverlap="1" wp14:anchorId="798B9D38" wp14:editId="7C1B6813">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3"/>
  </w:num>
  <w:num w:numId="3">
    <w:abstractNumId w:val="37"/>
  </w:num>
  <w:num w:numId="4">
    <w:abstractNumId w:val="9"/>
  </w:num>
  <w:num w:numId="5">
    <w:abstractNumId w:val="28"/>
  </w:num>
  <w:num w:numId="6">
    <w:abstractNumId w:val="42"/>
  </w:num>
  <w:num w:numId="7">
    <w:abstractNumId w:val="18"/>
  </w:num>
  <w:num w:numId="8">
    <w:abstractNumId w:val="3"/>
  </w:num>
  <w:num w:numId="9">
    <w:abstractNumId w:val="29"/>
  </w:num>
  <w:num w:numId="10">
    <w:abstractNumId w:val="31"/>
  </w:num>
  <w:num w:numId="11">
    <w:abstractNumId w:val="0"/>
  </w:num>
  <w:num w:numId="12">
    <w:abstractNumId w:val="30"/>
  </w:num>
  <w:num w:numId="13">
    <w:abstractNumId w:val="45"/>
  </w:num>
  <w:num w:numId="14">
    <w:abstractNumId w:val="19"/>
  </w:num>
  <w:num w:numId="15">
    <w:abstractNumId w:val="5"/>
  </w:num>
  <w:num w:numId="16">
    <w:abstractNumId w:val="12"/>
  </w:num>
  <w:num w:numId="17">
    <w:abstractNumId w:val="26"/>
  </w:num>
  <w:num w:numId="18">
    <w:abstractNumId w:val="15"/>
  </w:num>
  <w:num w:numId="19">
    <w:abstractNumId w:val="21"/>
  </w:num>
  <w:num w:numId="20">
    <w:abstractNumId w:val="4"/>
  </w:num>
  <w:num w:numId="21">
    <w:abstractNumId w:val="34"/>
  </w:num>
  <w:num w:numId="22">
    <w:abstractNumId w:val="25"/>
  </w:num>
  <w:num w:numId="23">
    <w:abstractNumId w:val="6"/>
  </w:num>
  <w:num w:numId="24">
    <w:abstractNumId w:val="35"/>
  </w:num>
  <w:num w:numId="25">
    <w:abstractNumId w:val="11"/>
  </w:num>
  <w:num w:numId="26">
    <w:abstractNumId w:val="7"/>
  </w:num>
  <w:num w:numId="27">
    <w:abstractNumId w:val="2"/>
  </w:num>
  <w:num w:numId="28">
    <w:abstractNumId w:val="14"/>
  </w:num>
  <w:num w:numId="29">
    <w:abstractNumId w:val="38"/>
  </w:num>
  <w:num w:numId="30">
    <w:abstractNumId w:val="44"/>
  </w:num>
  <w:num w:numId="31">
    <w:abstractNumId w:val="1"/>
  </w:num>
  <w:num w:numId="32">
    <w:abstractNumId w:val="23"/>
  </w:num>
  <w:num w:numId="33">
    <w:abstractNumId w:val="27"/>
  </w:num>
  <w:num w:numId="34">
    <w:abstractNumId w:val="39"/>
  </w:num>
  <w:num w:numId="35">
    <w:abstractNumId w:val="36"/>
  </w:num>
  <w:num w:numId="36">
    <w:abstractNumId w:val="40"/>
  </w:num>
  <w:num w:numId="37">
    <w:abstractNumId w:val="8"/>
  </w:num>
  <w:num w:numId="38">
    <w:abstractNumId w:val="43"/>
  </w:num>
  <w:num w:numId="39">
    <w:abstractNumId w:val="10"/>
  </w:num>
  <w:num w:numId="40">
    <w:abstractNumId w:val="17"/>
  </w:num>
  <w:num w:numId="41">
    <w:abstractNumId w:val="41"/>
  </w:num>
  <w:num w:numId="42">
    <w:abstractNumId w:val="20"/>
  </w:num>
  <w:num w:numId="43">
    <w:abstractNumId w:val="24"/>
  </w:num>
  <w:num w:numId="44">
    <w:abstractNumId w:val="48"/>
  </w:num>
  <w:num w:numId="45">
    <w:abstractNumId w:val="32"/>
  </w:num>
  <w:num w:numId="46">
    <w:abstractNumId w:val="16"/>
  </w:num>
  <w:num w:numId="47">
    <w:abstractNumId w:val="47"/>
  </w:num>
  <w:num w:numId="48">
    <w:abstractNumId w:val="22"/>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AF3"/>
    <w:rsid w:val="00006AAB"/>
    <w:rsid w:val="00006BAE"/>
    <w:rsid w:val="00006F38"/>
    <w:rsid w:val="000134C7"/>
    <w:rsid w:val="00014572"/>
    <w:rsid w:val="000146C3"/>
    <w:rsid w:val="00015271"/>
    <w:rsid w:val="000177F7"/>
    <w:rsid w:val="00022B8A"/>
    <w:rsid w:val="000241CE"/>
    <w:rsid w:val="000277BB"/>
    <w:rsid w:val="00030532"/>
    <w:rsid w:val="00035E91"/>
    <w:rsid w:val="00042CA7"/>
    <w:rsid w:val="00050DC5"/>
    <w:rsid w:val="0005324A"/>
    <w:rsid w:val="000557FC"/>
    <w:rsid w:val="000571BF"/>
    <w:rsid w:val="00057EC3"/>
    <w:rsid w:val="00060444"/>
    <w:rsid w:val="000610C4"/>
    <w:rsid w:val="00062DC1"/>
    <w:rsid w:val="000635D9"/>
    <w:rsid w:val="00063B13"/>
    <w:rsid w:val="00064D50"/>
    <w:rsid w:val="000660F2"/>
    <w:rsid w:val="00066549"/>
    <w:rsid w:val="00070992"/>
    <w:rsid w:val="00071716"/>
    <w:rsid w:val="00072910"/>
    <w:rsid w:val="00073873"/>
    <w:rsid w:val="00077095"/>
    <w:rsid w:val="00084A3A"/>
    <w:rsid w:val="00085677"/>
    <w:rsid w:val="00087373"/>
    <w:rsid w:val="000907E7"/>
    <w:rsid w:val="000947A9"/>
    <w:rsid w:val="00094D8B"/>
    <w:rsid w:val="000A0687"/>
    <w:rsid w:val="000A142D"/>
    <w:rsid w:val="000A4501"/>
    <w:rsid w:val="000A4D83"/>
    <w:rsid w:val="000A7F88"/>
    <w:rsid w:val="000B1A5F"/>
    <w:rsid w:val="000B29CC"/>
    <w:rsid w:val="000B2B23"/>
    <w:rsid w:val="000B2D8A"/>
    <w:rsid w:val="000B4F37"/>
    <w:rsid w:val="000B6763"/>
    <w:rsid w:val="000C0612"/>
    <w:rsid w:val="000C062F"/>
    <w:rsid w:val="000C0F97"/>
    <w:rsid w:val="000C651A"/>
    <w:rsid w:val="000D1687"/>
    <w:rsid w:val="000D5A5C"/>
    <w:rsid w:val="000D630A"/>
    <w:rsid w:val="000D7A56"/>
    <w:rsid w:val="000D7AB1"/>
    <w:rsid w:val="000E205B"/>
    <w:rsid w:val="000E4B29"/>
    <w:rsid w:val="000E60AB"/>
    <w:rsid w:val="000F4318"/>
    <w:rsid w:val="001000AD"/>
    <w:rsid w:val="00101112"/>
    <w:rsid w:val="001038D2"/>
    <w:rsid w:val="00103E8A"/>
    <w:rsid w:val="00105D06"/>
    <w:rsid w:val="00105F66"/>
    <w:rsid w:val="00106D73"/>
    <w:rsid w:val="001074D5"/>
    <w:rsid w:val="001112B8"/>
    <w:rsid w:val="001146E1"/>
    <w:rsid w:val="00115788"/>
    <w:rsid w:val="00122263"/>
    <w:rsid w:val="00123715"/>
    <w:rsid w:val="00123D39"/>
    <w:rsid w:val="001242B9"/>
    <w:rsid w:val="0012692C"/>
    <w:rsid w:val="00130275"/>
    <w:rsid w:val="00136AD1"/>
    <w:rsid w:val="001375C0"/>
    <w:rsid w:val="00141A3F"/>
    <w:rsid w:val="00142FDD"/>
    <w:rsid w:val="00144601"/>
    <w:rsid w:val="001473BA"/>
    <w:rsid w:val="00150175"/>
    <w:rsid w:val="00151A86"/>
    <w:rsid w:val="0015428C"/>
    <w:rsid w:val="0016095D"/>
    <w:rsid w:val="001626F0"/>
    <w:rsid w:val="00163462"/>
    <w:rsid w:val="00164132"/>
    <w:rsid w:val="00164B92"/>
    <w:rsid w:val="001653F4"/>
    <w:rsid w:val="00165FA3"/>
    <w:rsid w:val="001666D9"/>
    <w:rsid w:val="00167A4A"/>
    <w:rsid w:val="00170410"/>
    <w:rsid w:val="001722E8"/>
    <w:rsid w:val="001767E7"/>
    <w:rsid w:val="00177091"/>
    <w:rsid w:val="00177B9E"/>
    <w:rsid w:val="0018068D"/>
    <w:rsid w:val="00181666"/>
    <w:rsid w:val="0018197C"/>
    <w:rsid w:val="0018252D"/>
    <w:rsid w:val="00182830"/>
    <w:rsid w:val="001833CD"/>
    <w:rsid w:val="00185B57"/>
    <w:rsid w:val="001930CB"/>
    <w:rsid w:val="00193A8D"/>
    <w:rsid w:val="001964A3"/>
    <w:rsid w:val="001A1938"/>
    <w:rsid w:val="001A370B"/>
    <w:rsid w:val="001A40A1"/>
    <w:rsid w:val="001A4867"/>
    <w:rsid w:val="001B0AFE"/>
    <w:rsid w:val="001B2430"/>
    <w:rsid w:val="001C0DDB"/>
    <w:rsid w:val="001C6401"/>
    <w:rsid w:val="001C6C3D"/>
    <w:rsid w:val="001D04C7"/>
    <w:rsid w:val="001D145A"/>
    <w:rsid w:val="001D2286"/>
    <w:rsid w:val="001D2848"/>
    <w:rsid w:val="001D2D2E"/>
    <w:rsid w:val="001D4814"/>
    <w:rsid w:val="001D7128"/>
    <w:rsid w:val="001E4ED3"/>
    <w:rsid w:val="001E662B"/>
    <w:rsid w:val="001E7D99"/>
    <w:rsid w:val="001F03D1"/>
    <w:rsid w:val="001F103E"/>
    <w:rsid w:val="001F22D1"/>
    <w:rsid w:val="001F2A09"/>
    <w:rsid w:val="001F4051"/>
    <w:rsid w:val="001F4857"/>
    <w:rsid w:val="001F762A"/>
    <w:rsid w:val="002033BF"/>
    <w:rsid w:val="00204975"/>
    <w:rsid w:val="00204FCD"/>
    <w:rsid w:val="00207758"/>
    <w:rsid w:val="00210D91"/>
    <w:rsid w:val="00212736"/>
    <w:rsid w:val="0022051A"/>
    <w:rsid w:val="0022229B"/>
    <w:rsid w:val="00224C51"/>
    <w:rsid w:val="00225375"/>
    <w:rsid w:val="00230252"/>
    <w:rsid w:val="00231568"/>
    <w:rsid w:val="00233714"/>
    <w:rsid w:val="00233B23"/>
    <w:rsid w:val="00240EB7"/>
    <w:rsid w:val="0024215F"/>
    <w:rsid w:val="00243E61"/>
    <w:rsid w:val="00245340"/>
    <w:rsid w:val="00245D89"/>
    <w:rsid w:val="00247932"/>
    <w:rsid w:val="00247B4C"/>
    <w:rsid w:val="00250BEE"/>
    <w:rsid w:val="002521A2"/>
    <w:rsid w:val="00252D95"/>
    <w:rsid w:val="002542CC"/>
    <w:rsid w:val="00255455"/>
    <w:rsid w:val="00262276"/>
    <w:rsid w:val="00263183"/>
    <w:rsid w:val="002649BA"/>
    <w:rsid w:val="00265062"/>
    <w:rsid w:val="002653EB"/>
    <w:rsid w:val="00266E3A"/>
    <w:rsid w:val="00267A0E"/>
    <w:rsid w:val="0027218B"/>
    <w:rsid w:val="002730AD"/>
    <w:rsid w:val="00274CEA"/>
    <w:rsid w:val="00276497"/>
    <w:rsid w:val="002767BD"/>
    <w:rsid w:val="00276A50"/>
    <w:rsid w:val="00280224"/>
    <w:rsid w:val="00280987"/>
    <w:rsid w:val="0028204B"/>
    <w:rsid w:val="00284699"/>
    <w:rsid w:val="002927CF"/>
    <w:rsid w:val="0029483D"/>
    <w:rsid w:val="00297477"/>
    <w:rsid w:val="002A48AE"/>
    <w:rsid w:val="002A4EEA"/>
    <w:rsid w:val="002B1E8D"/>
    <w:rsid w:val="002B2A74"/>
    <w:rsid w:val="002B39C8"/>
    <w:rsid w:val="002B5592"/>
    <w:rsid w:val="002B6939"/>
    <w:rsid w:val="002C0793"/>
    <w:rsid w:val="002C30A2"/>
    <w:rsid w:val="002C4263"/>
    <w:rsid w:val="002C5F89"/>
    <w:rsid w:val="002D0431"/>
    <w:rsid w:val="002D0708"/>
    <w:rsid w:val="002D0E4C"/>
    <w:rsid w:val="002D19FF"/>
    <w:rsid w:val="002D1C7B"/>
    <w:rsid w:val="002D4182"/>
    <w:rsid w:val="002D5626"/>
    <w:rsid w:val="002E141A"/>
    <w:rsid w:val="002E1565"/>
    <w:rsid w:val="002E30B2"/>
    <w:rsid w:val="002E6FC4"/>
    <w:rsid w:val="002F1FEF"/>
    <w:rsid w:val="002F2FD9"/>
    <w:rsid w:val="002F403C"/>
    <w:rsid w:val="002F7C5F"/>
    <w:rsid w:val="00301D98"/>
    <w:rsid w:val="003024BD"/>
    <w:rsid w:val="003033FF"/>
    <w:rsid w:val="00303B2D"/>
    <w:rsid w:val="003051A9"/>
    <w:rsid w:val="003070B8"/>
    <w:rsid w:val="003107E1"/>
    <w:rsid w:val="003110D6"/>
    <w:rsid w:val="0031173C"/>
    <w:rsid w:val="00312869"/>
    <w:rsid w:val="00312E98"/>
    <w:rsid w:val="00314A00"/>
    <w:rsid w:val="00316B0D"/>
    <w:rsid w:val="00316E31"/>
    <w:rsid w:val="00316E8F"/>
    <w:rsid w:val="00317877"/>
    <w:rsid w:val="003219E1"/>
    <w:rsid w:val="00324640"/>
    <w:rsid w:val="0032595E"/>
    <w:rsid w:val="00326F0B"/>
    <w:rsid w:val="00327B93"/>
    <w:rsid w:val="00332E6F"/>
    <w:rsid w:val="003330CC"/>
    <w:rsid w:val="00340609"/>
    <w:rsid w:val="0034300C"/>
    <w:rsid w:val="003433B0"/>
    <w:rsid w:val="00346A4B"/>
    <w:rsid w:val="003505E8"/>
    <w:rsid w:val="00350C11"/>
    <w:rsid w:val="0035645E"/>
    <w:rsid w:val="00357876"/>
    <w:rsid w:val="003601E8"/>
    <w:rsid w:val="00363860"/>
    <w:rsid w:val="00364164"/>
    <w:rsid w:val="00364A36"/>
    <w:rsid w:val="00365D96"/>
    <w:rsid w:val="00366FFE"/>
    <w:rsid w:val="00370F9A"/>
    <w:rsid w:val="00372EC8"/>
    <w:rsid w:val="003746B4"/>
    <w:rsid w:val="00376496"/>
    <w:rsid w:val="00376661"/>
    <w:rsid w:val="00382F36"/>
    <w:rsid w:val="0038336A"/>
    <w:rsid w:val="003844A3"/>
    <w:rsid w:val="00384A2E"/>
    <w:rsid w:val="00387783"/>
    <w:rsid w:val="00387ADB"/>
    <w:rsid w:val="00387B52"/>
    <w:rsid w:val="00391B87"/>
    <w:rsid w:val="00392C44"/>
    <w:rsid w:val="00393130"/>
    <w:rsid w:val="0039706C"/>
    <w:rsid w:val="00397136"/>
    <w:rsid w:val="003A12A6"/>
    <w:rsid w:val="003A283E"/>
    <w:rsid w:val="003A33D0"/>
    <w:rsid w:val="003A3611"/>
    <w:rsid w:val="003A4937"/>
    <w:rsid w:val="003A577D"/>
    <w:rsid w:val="003A7193"/>
    <w:rsid w:val="003B0F91"/>
    <w:rsid w:val="003B4061"/>
    <w:rsid w:val="003B5456"/>
    <w:rsid w:val="003B5B2F"/>
    <w:rsid w:val="003B5F96"/>
    <w:rsid w:val="003B6598"/>
    <w:rsid w:val="003C1F9A"/>
    <w:rsid w:val="003C3B7E"/>
    <w:rsid w:val="003C52FC"/>
    <w:rsid w:val="003D065B"/>
    <w:rsid w:val="003D16AE"/>
    <w:rsid w:val="003D26B2"/>
    <w:rsid w:val="003D3C2B"/>
    <w:rsid w:val="003D3F53"/>
    <w:rsid w:val="003D55B3"/>
    <w:rsid w:val="003D590C"/>
    <w:rsid w:val="003E00E8"/>
    <w:rsid w:val="003E28A3"/>
    <w:rsid w:val="003E3812"/>
    <w:rsid w:val="003E4037"/>
    <w:rsid w:val="003E62B1"/>
    <w:rsid w:val="003E727F"/>
    <w:rsid w:val="003E79C1"/>
    <w:rsid w:val="003F5BC6"/>
    <w:rsid w:val="003F7338"/>
    <w:rsid w:val="003F7F60"/>
    <w:rsid w:val="00402F85"/>
    <w:rsid w:val="00403DA5"/>
    <w:rsid w:val="00406069"/>
    <w:rsid w:val="00406826"/>
    <w:rsid w:val="00412B1E"/>
    <w:rsid w:val="00415A09"/>
    <w:rsid w:val="004175F8"/>
    <w:rsid w:val="00417B19"/>
    <w:rsid w:val="004202CE"/>
    <w:rsid w:val="0042302C"/>
    <w:rsid w:val="0042379E"/>
    <w:rsid w:val="004266F0"/>
    <w:rsid w:val="00431F29"/>
    <w:rsid w:val="00433F9F"/>
    <w:rsid w:val="00434EA0"/>
    <w:rsid w:val="004455E0"/>
    <w:rsid w:val="00445E21"/>
    <w:rsid w:val="0044604F"/>
    <w:rsid w:val="004464BF"/>
    <w:rsid w:val="004500A2"/>
    <w:rsid w:val="00450805"/>
    <w:rsid w:val="00451495"/>
    <w:rsid w:val="00451D54"/>
    <w:rsid w:val="00453FF5"/>
    <w:rsid w:val="00454271"/>
    <w:rsid w:val="00460AC2"/>
    <w:rsid w:val="00466D06"/>
    <w:rsid w:val="00473568"/>
    <w:rsid w:val="00474CD0"/>
    <w:rsid w:val="00475798"/>
    <w:rsid w:val="004805C5"/>
    <w:rsid w:val="00480A92"/>
    <w:rsid w:val="00481A1F"/>
    <w:rsid w:val="004824BB"/>
    <w:rsid w:val="00482757"/>
    <w:rsid w:val="00490D6A"/>
    <w:rsid w:val="00491E79"/>
    <w:rsid w:val="00493461"/>
    <w:rsid w:val="004949C3"/>
    <w:rsid w:val="004958E5"/>
    <w:rsid w:val="00495AED"/>
    <w:rsid w:val="0049665F"/>
    <w:rsid w:val="004967B7"/>
    <w:rsid w:val="004A2129"/>
    <w:rsid w:val="004A359E"/>
    <w:rsid w:val="004A431D"/>
    <w:rsid w:val="004A46E9"/>
    <w:rsid w:val="004A58EF"/>
    <w:rsid w:val="004A65BC"/>
    <w:rsid w:val="004B2413"/>
    <w:rsid w:val="004B37B5"/>
    <w:rsid w:val="004B435C"/>
    <w:rsid w:val="004B47E8"/>
    <w:rsid w:val="004B6671"/>
    <w:rsid w:val="004B6995"/>
    <w:rsid w:val="004C033D"/>
    <w:rsid w:val="004C0AAA"/>
    <w:rsid w:val="004C23E1"/>
    <w:rsid w:val="004C4A53"/>
    <w:rsid w:val="004C4DC6"/>
    <w:rsid w:val="004C73C2"/>
    <w:rsid w:val="004D0552"/>
    <w:rsid w:val="004D2B5F"/>
    <w:rsid w:val="004D403C"/>
    <w:rsid w:val="004E314C"/>
    <w:rsid w:val="004E342B"/>
    <w:rsid w:val="004E5800"/>
    <w:rsid w:val="004E71F2"/>
    <w:rsid w:val="004F24BF"/>
    <w:rsid w:val="004F4499"/>
    <w:rsid w:val="004F4B77"/>
    <w:rsid w:val="00502243"/>
    <w:rsid w:val="0050385F"/>
    <w:rsid w:val="00503FBF"/>
    <w:rsid w:val="00504FA5"/>
    <w:rsid w:val="00505C90"/>
    <w:rsid w:val="00510CA8"/>
    <w:rsid w:val="00511F7B"/>
    <w:rsid w:val="00514F3C"/>
    <w:rsid w:val="0052007C"/>
    <w:rsid w:val="0052184F"/>
    <w:rsid w:val="00522E69"/>
    <w:rsid w:val="005241BD"/>
    <w:rsid w:val="00525B4E"/>
    <w:rsid w:val="0052617D"/>
    <w:rsid w:val="00530B5F"/>
    <w:rsid w:val="00530C80"/>
    <w:rsid w:val="00530CFC"/>
    <w:rsid w:val="00531604"/>
    <w:rsid w:val="0053183F"/>
    <w:rsid w:val="00535B85"/>
    <w:rsid w:val="005371E3"/>
    <w:rsid w:val="00537587"/>
    <w:rsid w:val="00537EEA"/>
    <w:rsid w:val="0054295D"/>
    <w:rsid w:val="0054397F"/>
    <w:rsid w:val="00545C8D"/>
    <w:rsid w:val="005464F8"/>
    <w:rsid w:val="00547677"/>
    <w:rsid w:val="00547A72"/>
    <w:rsid w:val="00550E8D"/>
    <w:rsid w:val="00553AB8"/>
    <w:rsid w:val="00555924"/>
    <w:rsid w:val="00556A8E"/>
    <w:rsid w:val="00560684"/>
    <w:rsid w:val="005613B1"/>
    <w:rsid w:val="00563186"/>
    <w:rsid w:val="00566092"/>
    <w:rsid w:val="00566DCB"/>
    <w:rsid w:val="005721C6"/>
    <w:rsid w:val="00572F43"/>
    <w:rsid w:val="00573CC6"/>
    <w:rsid w:val="0058346D"/>
    <w:rsid w:val="00590425"/>
    <w:rsid w:val="0059386F"/>
    <w:rsid w:val="005949F0"/>
    <w:rsid w:val="00595FFA"/>
    <w:rsid w:val="00596B89"/>
    <w:rsid w:val="005A1B75"/>
    <w:rsid w:val="005A21A6"/>
    <w:rsid w:val="005A2FF1"/>
    <w:rsid w:val="005A3865"/>
    <w:rsid w:val="005A3DFF"/>
    <w:rsid w:val="005A53A9"/>
    <w:rsid w:val="005A6E73"/>
    <w:rsid w:val="005B0653"/>
    <w:rsid w:val="005B0E4C"/>
    <w:rsid w:val="005B571F"/>
    <w:rsid w:val="005B575C"/>
    <w:rsid w:val="005B76CA"/>
    <w:rsid w:val="005B7B74"/>
    <w:rsid w:val="005C08D5"/>
    <w:rsid w:val="005C1338"/>
    <w:rsid w:val="005C19A4"/>
    <w:rsid w:val="005D07AE"/>
    <w:rsid w:val="005D0DB7"/>
    <w:rsid w:val="005D0EB5"/>
    <w:rsid w:val="005D2365"/>
    <w:rsid w:val="005D64C0"/>
    <w:rsid w:val="005E0406"/>
    <w:rsid w:val="005E0690"/>
    <w:rsid w:val="005E23D5"/>
    <w:rsid w:val="005E4BF5"/>
    <w:rsid w:val="005E4FCB"/>
    <w:rsid w:val="005F1107"/>
    <w:rsid w:val="005F1398"/>
    <w:rsid w:val="005F3BAF"/>
    <w:rsid w:val="005F48A9"/>
    <w:rsid w:val="005F63E4"/>
    <w:rsid w:val="00602611"/>
    <w:rsid w:val="0060743E"/>
    <w:rsid w:val="00610BFA"/>
    <w:rsid w:val="00610F8B"/>
    <w:rsid w:val="00611B91"/>
    <w:rsid w:val="006129E2"/>
    <w:rsid w:val="00612ECC"/>
    <w:rsid w:val="0061336D"/>
    <w:rsid w:val="0061425A"/>
    <w:rsid w:val="0061561D"/>
    <w:rsid w:val="00616C09"/>
    <w:rsid w:val="006243FA"/>
    <w:rsid w:val="006324C2"/>
    <w:rsid w:val="00632F45"/>
    <w:rsid w:val="00633ABC"/>
    <w:rsid w:val="00633CFA"/>
    <w:rsid w:val="006342B6"/>
    <w:rsid w:val="00634E3D"/>
    <w:rsid w:val="0063655F"/>
    <w:rsid w:val="00636ABE"/>
    <w:rsid w:val="00636CBC"/>
    <w:rsid w:val="00636D80"/>
    <w:rsid w:val="00641FDC"/>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A23C1"/>
    <w:rsid w:val="006A5309"/>
    <w:rsid w:val="006A5A0F"/>
    <w:rsid w:val="006A5F79"/>
    <w:rsid w:val="006B0A80"/>
    <w:rsid w:val="006B124D"/>
    <w:rsid w:val="006B21A5"/>
    <w:rsid w:val="006B4153"/>
    <w:rsid w:val="006B519B"/>
    <w:rsid w:val="006B7206"/>
    <w:rsid w:val="006C0DF6"/>
    <w:rsid w:val="006C1395"/>
    <w:rsid w:val="006C151F"/>
    <w:rsid w:val="006C17D5"/>
    <w:rsid w:val="006C4D4C"/>
    <w:rsid w:val="006C6121"/>
    <w:rsid w:val="006D3D95"/>
    <w:rsid w:val="006D4BB5"/>
    <w:rsid w:val="006E2B09"/>
    <w:rsid w:val="006E374B"/>
    <w:rsid w:val="006E4E69"/>
    <w:rsid w:val="006E70F2"/>
    <w:rsid w:val="006F089C"/>
    <w:rsid w:val="006F0ADD"/>
    <w:rsid w:val="006F1A37"/>
    <w:rsid w:val="006F28D4"/>
    <w:rsid w:val="00700506"/>
    <w:rsid w:val="0070213C"/>
    <w:rsid w:val="00703058"/>
    <w:rsid w:val="00703EC5"/>
    <w:rsid w:val="00704B01"/>
    <w:rsid w:val="00705878"/>
    <w:rsid w:val="0070628A"/>
    <w:rsid w:val="00706AA1"/>
    <w:rsid w:val="00712106"/>
    <w:rsid w:val="00713C62"/>
    <w:rsid w:val="00716636"/>
    <w:rsid w:val="00720042"/>
    <w:rsid w:val="007206E3"/>
    <w:rsid w:val="00721A0A"/>
    <w:rsid w:val="007221B8"/>
    <w:rsid w:val="00723440"/>
    <w:rsid w:val="00725195"/>
    <w:rsid w:val="00727203"/>
    <w:rsid w:val="007303A6"/>
    <w:rsid w:val="00730E61"/>
    <w:rsid w:val="0073381A"/>
    <w:rsid w:val="00734336"/>
    <w:rsid w:val="00736754"/>
    <w:rsid w:val="007377E7"/>
    <w:rsid w:val="00744357"/>
    <w:rsid w:val="00747B7E"/>
    <w:rsid w:val="00747CFD"/>
    <w:rsid w:val="00751B01"/>
    <w:rsid w:val="00751C48"/>
    <w:rsid w:val="00753B89"/>
    <w:rsid w:val="0075429E"/>
    <w:rsid w:val="00754CD8"/>
    <w:rsid w:val="007606AF"/>
    <w:rsid w:val="00763983"/>
    <w:rsid w:val="00763F64"/>
    <w:rsid w:val="00765F80"/>
    <w:rsid w:val="007672FC"/>
    <w:rsid w:val="00767FBE"/>
    <w:rsid w:val="0077019D"/>
    <w:rsid w:val="007710EA"/>
    <w:rsid w:val="007715B0"/>
    <w:rsid w:val="00772819"/>
    <w:rsid w:val="00772BFF"/>
    <w:rsid w:val="00773435"/>
    <w:rsid w:val="00773B86"/>
    <w:rsid w:val="00777606"/>
    <w:rsid w:val="00777CBA"/>
    <w:rsid w:val="0078234D"/>
    <w:rsid w:val="00786E71"/>
    <w:rsid w:val="007918A4"/>
    <w:rsid w:val="0079210E"/>
    <w:rsid w:val="007957A6"/>
    <w:rsid w:val="007957F4"/>
    <w:rsid w:val="007A0366"/>
    <w:rsid w:val="007A235F"/>
    <w:rsid w:val="007A2782"/>
    <w:rsid w:val="007A2F2A"/>
    <w:rsid w:val="007A341A"/>
    <w:rsid w:val="007A4858"/>
    <w:rsid w:val="007A4F1E"/>
    <w:rsid w:val="007B002B"/>
    <w:rsid w:val="007B2808"/>
    <w:rsid w:val="007B41A8"/>
    <w:rsid w:val="007B4821"/>
    <w:rsid w:val="007B4F9C"/>
    <w:rsid w:val="007B550B"/>
    <w:rsid w:val="007B5956"/>
    <w:rsid w:val="007B6E42"/>
    <w:rsid w:val="007C1135"/>
    <w:rsid w:val="007C1E7C"/>
    <w:rsid w:val="007C2878"/>
    <w:rsid w:val="007C2CED"/>
    <w:rsid w:val="007C2DC4"/>
    <w:rsid w:val="007C3602"/>
    <w:rsid w:val="007C6187"/>
    <w:rsid w:val="007C6477"/>
    <w:rsid w:val="007C66E0"/>
    <w:rsid w:val="007C6DBB"/>
    <w:rsid w:val="007C7840"/>
    <w:rsid w:val="007D2492"/>
    <w:rsid w:val="007D3C1E"/>
    <w:rsid w:val="007D410D"/>
    <w:rsid w:val="007D4CAE"/>
    <w:rsid w:val="007D4FFA"/>
    <w:rsid w:val="007D5A84"/>
    <w:rsid w:val="007D5B6F"/>
    <w:rsid w:val="007E2F1D"/>
    <w:rsid w:val="007E4348"/>
    <w:rsid w:val="007E4545"/>
    <w:rsid w:val="007E6214"/>
    <w:rsid w:val="007F0808"/>
    <w:rsid w:val="007F0EF7"/>
    <w:rsid w:val="007F1482"/>
    <w:rsid w:val="007F1B14"/>
    <w:rsid w:val="007F4D51"/>
    <w:rsid w:val="008014AF"/>
    <w:rsid w:val="00805D16"/>
    <w:rsid w:val="0081296F"/>
    <w:rsid w:val="00813332"/>
    <w:rsid w:val="008172D5"/>
    <w:rsid w:val="0082247E"/>
    <w:rsid w:val="0082316A"/>
    <w:rsid w:val="008242BC"/>
    <w:rsid w:val="008253A1"/>
    <w:rsid w:val="00826655"/>
    <w:rsid w:val="008267CB"/>
    <w:rsid w:val="00826952"/>
    <w:rsid w:val="0082707A"/>
    <w:rsid w:val="00840020"/>
    <w:rsid w:val="00843016"/>
    <w:rsid w:val="00844D51"/>
    <w:rsid w:val="00846CB7"/>
    <w:rsid w:val="00847C99"/>
    <w:rsid w:val="00851970"/>
    <w:rsid w:val="00853C58"/>
    <w:rsid w:val="00856770"/>
    <w:rsid w:val="0085685B"/>
    <w:rsid w:val="00856C39"/>
    <w:rsid w:val="00857FD1"/>
    <w:rsid w:val="0086053F"/>
    <w:rsid w:val="00861D16"/>
    <w:rsid w:val="008644D6"/>
    <w:rsid w:val="00865B50"/>
    <w:rsid w:val="00866157"/>
    <w:rsid w:val="00870872"/>
    <w:rsid w:val="0087261C"/>
    <w:rsid w:val="00873F95"/>
    <w:rsid w:val="00881330"/>
    <w:rsid w:val="008815DE"/>
    <w:rsid w:val="00884C79"/>
    <w:rsid w:val="008853EB"/>
    <w:rsid w:val="008855DF"/>
    <w:rsid w:val="00886BDC"/>
    <w:rsid w:val="008876AE"/>
    <w:rsid w:val="00892640"/>
    <w:rsid w:val="00892A6A"/>
    <w:rsid w:val="00893C74"/>
    <w:rsid w:val="0089471E"/>
    <w:rsid w:val="008956E2"/>
    <w:rsid w:val="008957FD"/>
    <w:rsid w:val="0089602E"/>
    <w:rsid w:val="008972D3"/>
    <w:rsid w:val="008A0453"/>
    <w:rsid w:val="008A0CCC"/>
    <w:rsid w:val="008A1CE5"/>
    <w:rsid w:val="008A21EC"/>
    <w:rsid w:val="008A2403"/>
    <w:rsid w:val="008A30AF"/>
    <w:rsid w:val="008A3C94"/>
    <w:rsid w:val="008A3F38"/>
    <w:rsid w:val="008A4182"/>
    <w:rsid w:val="008A4AD2"/>
    <w:rsid w:val="008A4DD6"/>
    <w:rsid w:val="008A58B1"/>
    <w:rsid w:val="008B1350"/>
    <w:rsid w:val="008B21C7"/>
    <w:rsid w:val="008B3520"/>
    <w:rsid w:val="008B5650"/>
    <w:rsid w:val="008B7B83"/>
    <w:rsid w:val="008C0194"/>
    <w:rsid w:val="008C07BC"/>
    <w:rsid w:val="008C0A1C"/>
    <w:rsid w:val="008C4597"/>
    <w:rsid w:val="008C5878"/>
    <w:rsid w:val="008C628D"/>
    <w:rsid w:val="008C69A6"/>
    <w:rsid w:val="008C6B8C"/>
    <w:rsid w:val="008C7247"/>
    <w:rsid w:val="008C73EF"/>
    <w:rsid w:val="008D1126"/>
    <w:rsid w:val="008D2615"/>
    <w:rsid w:val="008D55BA"/>
    <w:rsid w:val="008D5C71"/>
    <w:rsid w:val="008E0C33"/>
    <w:rsid w:val="008E64D2"/>
    <w:rsid w:val="008E6E07"/>
    <w:rsid w:val="008F4465"/>
    <w:rsid w:val="008F5475"/>
    <w:rsid w:val="008F5F64"/>
    <w:rsid w:val="009039B2"/>
    <w:rsid w:val="00903A01"/>
    <w:rsid w:val="00903E1F"/>
    <w:rsid w:val="009067CC"/>
    <w:rsid w:val="00907216"/>
    <w:rsid w:val="00911100"/>
    <w:rsid w:val="009146D2"/>
    <w:rsid w:val="00915E3E"/>
    <w:rsid w:val="0092153E"/>
    <w:rsid w:val="00923774"/>
    <w:rsid w:val="00923E3E"/>
    <w:rsid w:val="00924585"/>
    <w:rsid w:val="00925960"/>
    <w:rsid w:val="00926674"/>
    <w:rsid w:val="00926728"/>
    <w:rsid w:val="00930245"/>
    <w:rsid w:val="009315AB"/>
    <w:rsid w:val="00932EB9"/>
    <w:rsid w:val="0093597A"/>
    <w:rsid w:val="00936086"/>
    <w:rsid w:val="00936DB7"/>
    <w:rsid w:val="00937B27"/>
    <w:rsid w:val="00937C13"/>
    <w:rsid w:val="00940FB0"/>
    <w:rsid w:val="009440E7"/>
    <w:rsid w:val="009445ED"/>
    <w:rsid w:val="0094529F"/>
    <w:rsid w:val="0094530F"/>
    <w:rsid w:val="00946A10"/>
    <w:rsid w:val="00946D63"/>
    <w:rsid w:val="009510C1"/>
    <w:rsid w:val="00952A37"/>
    <w:rsid w:val="00954D80"/>
    <w:rsid w:val="00955475"/>
    <w:rsid w:val="00955725"/>
    <w:rsid w:val="00957369"/>
    <w:rsid w:val="009575E1"/>
    <w:rsid w:val="00957D1C"/>
    <w:rsid w:val="00961444"/>
    <w:rsid w:val="009629A9"/>
    <w:rsid w:val="00963C5F"/>
    <w:rsid w:val="0096597F"/>
    <w:rsid w:val="00965A73"/>
    <w:rsid w:val="00965CE7"/>
    <w:rsid w:val="009660A7"/>
    <w:rsid w:val="009703D2"/>
    <w:rsid w:val="00971B91"/>
    <w:rsid w:val="00974290"/>
    <w:rsid w:val="009752B7"/>
    <w:rsid w:val="00980136"/>
    <w:rsid w:val="00980559"/>
    <w:rsid w:val="00982805"/>
    <w:rsid w:val="009869D8"/>
    <w:rsid w:val="009930CF"/>
    <w:rsid w:val="009933DD"/>
    <w:rsid w:val="00996A37"/>
    <w:rsid w:val="009A050C"/>
    <w:rsid w:val="009A341A"/>
    <w:rsid w:val="009A42AA"/>
    <w:rsid w:val="009A4CDF"/>
    <w:rsid w:val="009A4FB7"/>
    <w:rsid w:val="009B0AFD"/>
    <w:rsid w:val="009B3710"/>
    <w:rsid w:val="009B4303"/>
    <w:rsid w:val="009C20F5"/>
    <w:rsid w:val="009C2E59"/>
    <w:rsid w:val="009C309F"/>
    <w:rsid w:val="009C6B84"/>
    <w:rsid w:val="009D1725"/>
    <w:rsid w:val="009D404F"/>
    <w:rsid w:val="009E5588"/>
    <w:rsid w:val="009E59C9"/>
    <w:rsid w:val="009E6222"/>
    <w:rsid w:val="009E7F9C"/>
    <w:rsid w:val="009F0F7F"/>
    <w:rsid w:val="009F36EC"/>
    <w:rsid w:val="009F37D2"/>
    <w:rsid w:val="009F655C"/>
    <w:rsid w:val="00A10BA4"/>
    <w:rsid w:val="00A12178"/>
    <w:rsid w:val="00A152CC"/>
    <w:rsid w:val="00A16F97"/>
    <w:rsid w:val="00A20E33"/>
    <w:rsid w:val="00A23945"/>
    <w:rsid w:val="00A23D83"/>
    <w:rsid w:val="00A2450A"/>
    <w:rsid w:val="00A253F1"/>
    <w:rsid w:val="00A25A48"/>
    <w:rsid w:val="00A30881"/>
    <w:rsid w:val="00A3263F"/>
    <w:rsid w:val="00A33E76"/>
    <w:rsid w:val="00A341D9"/>
    <w:rsid w:val="00A34729"/>
    <w:rsid w:val="00A35925"/>
    <w:rsid w:val="00A40F41"/>
    <w:rsid w:val="00A43206"/>
    <w:rsid w:val="00A439FB"/>
    <w:rsid w:val="00A4687F"/>
    <w:rsid w:val="00A47EF6"/>
    <w:rsid w:val="00A5078C"/>
    <w:rsid w:val="00A51B8F"/>
    <w:rsid w:val="00A52EE0"/>
    <w:rsid w:val="00A54254"/>
    <w:rsid w:val="00A54742"/>
    <w:rsid w:val="00A56379"/>
    <w:rsid w:val="00A5640C"/>
    <w:rsid w:val="00A567F8"/>
    <w:rsid w:val="00A64BCD"/>
    <w:rsid w:val="00A6576F"/>
    <w:rsid w:val="00A70D4E"/>
    <w:rsid w:val="00A70FAA"/>
    <w:rsid w:val="00A719D2"/>
    <w:rsid w:val="00A7542A"/>
    <w:rsid w:val="00A801A9"/>
    <w:rsid w:val="00A804D9"/>
    <w:rsid w:val="00A8132E"/>
    <w:rsid w:val="00A81774"/>
    <w:rsid w:val="00A818F6"/>
    <w:rsid w:val="00A82ACF"/>
    <w:rsid w:val="00A82D6F"/>
    <w:rsid w:val="00A84211"/>
    <w:rsid w:val="00A87A9A"/>
    <w:rsid w:val="00A87FD3"/>
    <w:rsid w:val="00A90483"/>
    <w:rsid w:val="00A914BF"/>
    <w:rsid w:val="00A919C0"/>
    <w:rsid w:val="00A922AA"/>
    <w:rsid w:val="00A93806"/>
    <w:rsid w:val="00A96602"/>
    <w:rsid w:val="00A97340"/>
    <w:rsid w:val="00A97440"/>
    <w:rsid w:val="00A975BE"/>
    <w:rsid w:val="00AA146A"/>
    <w:rsid w:val="00AA7E5F"/>
    <w:rsid w:val="00AB1503"/>
    <w:rsid w:val="00AB28EA"/>
    <w:rsid w:val="00AB3BB3"/>
    <w:rsid w:val="00AB7FF4"/>
    <w:rsid w:val="00AC1E90"/>
    <w:rsid w:val="00AC4091"/>
    <w:rsid w:val="00AC5329"/>
    <w:rsid w:val="00AC6B25"/>
    <w:rsid w:val="00AD570F"/>
    <w:rsid w:val="00AE01B6"/>
    <w:rsid w:val="00AE0444"/>
    <w:rsid w:val="00AE15C1"/>
    <w:rsid w:val="00AE2070"/>
    <w:rsid w:val="00AE2CE9"/>
    <w:rsid w:val="00AE590C"/>
    <w:rsid w:val="00AE5932"/>
    <w:rsid w:val="00AE7D4B"/>
    <w:rsid w:val="00AF2181"/>
    <w:rsid w:val="00AF4000"/>
    <w:rsid w:val="00AF45ED"/>
    <w:rsid w:val="00AF4DC8"/>
    <w:rsid w:val="00AF70C3"/>
    <w:rsid w:val="00AF7D3C"/>
    <w:rsid w:val="00B06D1F"/>
    <w:rsid w:val="00B1544B"/>
    <w:rsid w:val="00B15DE2"/>
    <w:rsid w:val="00B16513"/>
    <w:rsid w:val="00B23A0F"/>
    <w:rsid w:val="00B30E38"/>
    <w:rsid w:val="00B3218E"/>
    <w:rsid w:val="00B33CE7"/>
    <w:rsid w:val="00B3491F"/>
    <w:rsid w:val="00B35FFF"/>
    <w:rsid w:val="00B40018"/>
    <w:rsid w:val="00B4052E"/>
    <w:rsid w:val="00B4073E"/>
    <w:rsid w:val="00B41EA0"/>
    <w:rsid w:val="00B459AD"/>
    <w:rsid w:val="00B468C6"/>
    <w:rsid w:val="00B472DA"/>
    <w:rsid w:val="00B507A7"/>
    <w:rsid w:val="00B51711"/>
    <w:rsid w:val="00B54C54"/>
    <w:rsid w:val="00B5533C"/>
    <w:rsid w:val="00B5732B"/>
    <w:rsid w:val="00B57C30"/>
    <w:rsid w:val="00B6017F"/>
    <w:rsid w:val="00B61332"/>
    <w:rsid w:val="00B62D44"/>
    <w:rsid w:val="00B636AE"/>
    <w:rsid w:val="00B63FFF"/>
    <w:rsid w:val="00B641DF"/>
    <w:rsid w:val="00B649B3"/>
    <w:rsid w:val="00B65382"/>
    <w:rsid w:val="00B6543F"/>
    <w:rsid w:val="00B65FCF"/>
    <w:rsid w:val="00B66CBE"/>
    <w:rsid w:val="00B67454"/>
    <w:rsid w:val="00B70DA0"/>
    <w:rsid w:val="00B70DC5"/>
    <w:rsid w:val="00B70EFD"/>
    <w:rsid w:val="00B72DF8"/>
    <w:rsid w:val="00B73C32"/>
    <w:rsid w:val="00B74F2A"/>
    <w:rsid w:val="00B76332"/>
    <w:rsid w:val="00B77782"/>
    <w:rsid w:val="00B81054"/>
    <w:rsid w:val="00B8144F"/>
    <w:rsid w:val="00B82538"/>
    <w:rsid w:val="00B83B98"/>
    <w:rsid w:val="00B85E5D"/>
    <w:rsid w:val="00B85F8B"/>
    <w:rsid w:val="00B933FC"/>
    <w:rsid w:val="00B93B39"/>
    <w:rsid w:val="00B9461A"/>
    <w:rsid w:val="00B9617B"/>
    <w:rsid w:val="00BA3828"/>
    <w:rsid w:val="00BA5BA7"/>
    <w:rsid w:val="00BA6737"/>
    <w:rsid w:val="00BA710E"/>
    <w:rsid w:val="00BB0590"/>
    <w:rsid w:val="00BB0E58"/>
    <w:rsid w:val="00BB1984"/>
    <w:rsid w:val="00BB3137"/>
    <w:rsid w:val="00BB387C"/>
    <w:rsid w:val="00BB5178"/>
    <w:rsid w:val="00BB62EE"/>
    <w:rsid w:val="00BB6C35"/>
    <w:rsid w:val="00BC19BC"/>
    <w:rsid w:val="00BC2558"/>
    <w:rsid w:val="00BC4ACC"/>
    <w:rsid w:val="00BD244E"/>
    <w:rsid w:val="00BD2A3D"/>
    <w:rsid w:val="00BD31A7"/>
    <w:rsid w:val="00BD334A"/>
    <w:rsid w:val="00BE11DD"/>
    <w:rsid w:val="00BE3966"/>
    <w:rsid w:val="00BE3AAF"/>
    <w:rsid w:val="00BE6AD0"/>
    <w:rsid w:val="00BF0D63"/>
    <w:rsid w:val="00BF14A8"/>
    <w:rsid w:val="00BF2C12"/>
    <w:rsid w:val="00BF3F5E"/>
    <w:rsid w:val="00BF491F"/>
    <w:rsid w:val="00BF4B4E"/>
    <w:rsid w:val="00BF789B"/>
    <w:rsid w:val="00C000E9"/>
    <w:rsid w:val="00C013E1"/>
    <w:rsid w:val="00C0176B"/>
    <w:rsid w:val="00C020FF"/>
    <w:rsid w:val="00C0427F"/>
    <w:rsid w:val="00C05653"/>
    <w:rsid w:val="00C057F9"/>
    <w:rsid w:val="00C106A4"/>
    <w:rsid w:val="00C10767"/>
    <w:rsid w:val="00C14CF4"/>
    <w:rsid w:val="00C16598"/>
    <w:rsid w:val="00C165C5"/>
    <w:rsid w:val="00C17E83"/>
    <w:rsid w:val="00C2095D"/>
    <w:rsid w:val="00C22A72"/>
    <w:rsid w:val="00C236A6"/>
    <w:rsid w:val="00C25EAD"/>
    <w:rsid w:val="00C260CE"/>
    <w:rsid w:val="00C27521"/>
    <w:rsid w:val="00C3061E"/>
    <w:rsid w:val="00C306FD"/>
    <w:rsid w:val="00C313FD"/>
    <w:rsid w:val="00C31AE3"/>
    <w:rsid w:val="00C31F58"/>
    <w:rsid w:val="00C326EE"/>
    <w:rsid w:val="00C32C6B"/>
    <w:rsid w:val="00C32D66"/>
    <w:rsid w:val="00C359B6"/>
    <w:rsid w:val="00C360E8"/>
    <w:rsid w:val="00C37DDA"/>
    <w:rsid w:val="00C40604"/>
    <w:rsid w:val="00C40A53"/>
    <w:rsid w:val="00C40D89"/>
    <w:rsid w:val="00C41AE6"/>
    <w:rsid w:val="00C437B4"/>
    <w:rsid w:val="00C45E0C"/>
    <w:rsid w:val="00C507C0"/>
    <w:rsid w:val="00C52F7E"/>
    <w:rsid w:val="00C56B4C"/>
    <w:rsid w:val="00C62414"/>
    <w:rsid w:val="00C63F94"/>
    <w:rsid w:val="00C64C04"/>
    <w:rsid w:val="00C72318"/>
    <w:rsid w:val="00C735CD"/>
    <w:rsid w:val="00C73811"/>
    <w:rsid w:val="00C738E7"/>
    <w:rsid w:val="00C74829"/>
    <w:rsid w:val="00C76D67"/>
    <w:rsid w:val="00C77B5C"/>
    <w:rsid w:val="00C83374"/>
    <w:rsid w:val="00C834C4"/>
    <w:rsid w:val="00C84BD0"/>
    <w:rsid w:val="00C87956"/>
    <w:rsid w:val="00C90DE5"/>
    <w:rsid w:val="00C9200A"/>
    <w:rsid w:val="00C933BF"/>
    <w:rsid w:val="00C94C6B"/>
    <w:rsid w:val="00CA10E8"/>
    <w:rsid w:val="00CA2E29"/>
    <w:rsid w:val="00CA31F3"/>
    <w:rsid w:val="00CA470A"/>
    <w:rsid w:val="00CA7264"/>
    <w:rsid w:val="00CA7C4E"/>
    <w:rsid w:val="00CB07DD"/>
    <w:rsid w:val="00CB1E58"/>
    <w:rsid w:val="00CB2354"/>
    <w:rsid w:val="00CB720C"/>
    <w:rsid w:val="00CC27BB"/>
    <w:rsid w:val="00CC2FA9"/>
    <w:rsid w:val="00CC4EBC"/>
    <w:rsid w:val="00CC6594"/>
    <w:rsid w:val="00CD0396"/>
    <w:rsid w:val="00CD5BB8"/>
    <w:rsid w:val="00CE01B8"/>
    <w:rsid w:val="00CE276B"/>
    <w:rsid w:val="00CE2EFA"/>
    <w:rsid w:val="00CE2F91"/>
    <w:rsid w:val="00CE454F"/>
    <w:rsid w:val="00CE4ED7"/>
    <w:rsid w:val="00CE557A"/>
    <w:rsid w:val="00CE603F"/>
    <w:rsid w:val="00CE65FC"/>
    <w:rsid w:val="00CE6A4F"/>
    <w:rsid w:val="00CF2B84"/>
    <w:rsid w:val="00CF2C38"/>
    <w:rsid w:val="00CF2CD1"/>
    <w:rsid w:val="00CF3655"/>
    <w:rsid w:val="00CF7DD7"/>
    <w:rsid w:val="00D00706"/>
    <w:rsid w:val="00D03613"/>
    <w:rsid w:val="00D16844"/>
    <w:rsid w:val="00D205B4"/>
    <w:rsid w:val="00D21D94"/>
    <w:rsid w:val="00D249BB"/>
    <w:rsid w:val="00D274CF"/>
    <w:rsid w:val="00D300EF"/>
    <w:rsid w:val="00D32403"/>
    <w:rsid w:val="00D356D4"/>
    <w:rsid w:val="00D41731"/>
    <w:rsid w:val="00D43F5F"/>
    <w:rsid w:val="00D45098"/>
    <w:rsid w:val="00D45A3E"/>
    <w:rsid w:val="00D56257"/>
    <w:rsid w:val="00D57CEF"/>
    <w:rsid w:val="00D67A6B"/>
    <w:rsid w:val="00D7321C"/>
    <w:rsid w:val="00D75331"/>
    <w:rsid w:val="00D77431"/>
    <w:rsid w:val="00D808E1"/>
    <w:rsid w:val="00D831BE"/>
    <w:rsid w:val="00D917B9"/>
    <w:rsid w:val="00D9780C"/>
    <w:rsid w:val="00DA06C8"/>
    <w:rsid w:val="00DA50CF"/>
    <w:rsid w:val="00DA5961"/>
    <w:rsid w:val="00DA734F"/>
    <w:rsid w:val="00DB0167"/>
    <w:rsid w:val="00DB1112"/>
    <w:rsid w:val="00DB3058"/>
    <w:rsid w:val="00DB411C"/>
    <w:rsid w:val="00DB71F9"/>
    <w:rsid w:val="00DC3B53"/>
    <w:rsid w:val="00DC5361"/>
    <w:rsid w:val="00DC69C5"/>
    <w:rsid w:val="00DC6B50"/>
    <w:rsid w:val="00DD2491"/>
    <w:rsid w:val="00DD2572"/>
    <w:rsid w:val="00DD478E"/>
    <w:rsid w:val="00DD5B32"/>
    <w:rsid w:val="00DD608D"/>
    <w:rsid w:val="00DE1344"/>
    <w:rsid w:val="00DE3D00"/>
    <w:rsid w:val="00DE4BFD"/>
    <w:rsid w:val="00DE5314"/>
    <w:rsid w:val="00DF0B43"/>
    <w:rsid w:val="00DF2106"/>
    <w:rsid w:val="00DF2EAC"/>
    <w:rsid w:val="00DF599E"/>
    <w:rsid w:val="00DF600C"/>
    <w:rsid w:val="00DF6B82"/>
    <w:rsid w:val="00E01D07"/>
    <w:rsid w:val="00E07304"/>
    <w:rsid w:val="00E074B8"/>
    <w:rsid w:val="00E168DD"/>
    <w:rsid w:val="00E20650"/>
    <w:rsid w:val="00E22C32"/>
    <w:rsid w:val="00E23184"/>
    <w:rsid w:val="00E24844"/>
    <w:rsid w:val="00E256E8"/>
    <w:rsid w:val="00E2571E"/>
    <w:rsid w:val="00E27B40"/>
    <w:rsid w:val="00E32971"/>
    <w:rsid w:val="00E32BC4"/>
    <w:rsid w:val="00E35573"/>
    <w:rsid w:val="00E35FBA"/>
    <w:rsid w:val="00E37FE0"/>
    <w:rsid w:val="00E40A78"/>
    <w:rsid w:val="00E4402E"/>
    <w:rsid w:val="00E462AB"/>
    <w:rsid w:val="00E46312"/>
    <w:rsid w:val="00E46ADF"/>
    <w:rsid w:val="00E46F77"/>
    <w:rsid w:val="00E500BD"/>
    <w:rsid w:val="00E500DF"/>
    <w:rsid w:val="00E506F1"/>
    <w:rsid w:val="00E5082C"/>
    <w:rsid w:val="00E53503"/>
    <w:rsid w:val="00E53B7A"/>
    <w:rsid w:val="00E56D7E"/>
    <w:rsid w:val="00E64700"/>
    <w:rsid w:val="00E70672"/>
    <w:rsid w:val="00E72066"/>
    <w:rsid w:val="00E73196"/>
    <w:rsid w:val="00E73517"/>
    <w:rsid w:val="00E7490E"/>
    <w:rsid w:val="00E76072"/>
    <w:rsid w:val="00E762EC"/>
    <w:rsid w:val="00E77423"/>
    <w:rsid w:val="00E82086"/>
    <w:rsid w:val="00E821CC"/>
    <w:rsid w:val="00E827F1"/>
    <w:rsid w:val="00E83769"/>
    <w:rsid w:val="00E85B64"/>
    <w:rsid w:val="00E85E19"/>
    <w:rsid w:val="00E860BB"/>
    <w:rsid w:val="00E87169"/>
    <w:rsid w:val="00E90F87"/>
    <w:rsid w:val="00E92740"/>
    <w:rsid w:val="00E93122"/>
    <w:rsid w:val="00E956A6"/>
    <w:rsid w:val="00E9625E"/>
    <w:rsid w:val="00EA27F2"/>
    <w:rsid w:val="00EA3E63"/>
    <w:rsid w:val="00EA3FE7"/>
    <w:rsid w:val="00EA4715"/>
    <w:rsid w:val="00EA62ED"/>
    <w:rsid w:val="00EB079A"/>
    <w:rsid w:val="00EB2986"/>
    <w:rsid w:val="00EB54B8"/>
    <w:rsid w:val="00EB78AE"/>
    <w:rsid w:val="00EC1D36"/>
    <w:rsid w:val="00EC21A9"/>
    <w:rsid w:val="00EC3289"/>
    <w:rsid w:val="00EC42C9"/>
    <w:rsid w:val="00EC44FB"/>
    <w:rsid w:val="00ED07BA"/>
    <w:rsid w:val="00ED09B4"/>
    <w:rsid w:val="00ED1CD2"/>
    <w:rsid w:val="00ED3D35"/>
    <w:rsid w:val="00ED4571"/>
    <w:rsid w:val="00ED645E"/>
    <w:rsid w:val="00ED7D20"/>
    <w:rsid w:val="00EE2C87"/>
    <w:rsid w:val="00EE4DAC"/>
    <w:rsid w:val="00EE6923"/>
    <w:rsid w:val="00EE6D83"/>
    <w:rsid w:val="00EE727A"/>
    <w:rsid w:val="00EE73F9"/>
    <w:rsid w:val="00EE75C6"/>
    <w:rsid w:val="00EE7EDA"/>
    <w:rsid w:val="00EF1CF0"/>
    <w:rsid w:val="00EF4637"/>
    <w:rsid w:val="00EF67CF"/>
    <w:rsid w:val="00F0081E"/>
    <w:rsid w:val="00F021FB"/>
    <w:rsid w:val="00F022EE"/>
    <w:rsid w:val="00F05BF8"/>
    <w:rsid w:val="00F112B3"/>
    <w:rsid w:val="00F112D9"/>
    <w:rsid w:val="00F13736"/>
    <w:rsid w:val="00F1403F"/>
    <w:rsid w:val="00F148CE"/>
    <w:rsid w:val="00F2029A"/>
    <w:rsid w:val="00F21BD5"/>
    <w:rsid w:val="00F22C9D"/>
    <w:rsid w:val="00F26C3A"/>
    <w:rsid w:val="00F26E62"/>
    <w:rsid w:val="00F30B88"/>
    <w:rsid w:val="00F35440"/>
    <w:rsid w:val="00F37E5E"/>
    <w:rsid w:val="00F402D8"/>
    <w:rsid w:val="00F4225F"/>
    <w:rsid w:val="00F43B89"/>
    <w:rsid w:val="00F43E4B"/>
    <w:rsid w:val="00F43E7D"/>
    <w:rsid w:val="00F47E65"/>
    <w:rsid w:val="00F5096F"/>
    <w:rsid w:val="00F529EA"/>
    <w:rsid w:val="00F52E91"/>
    <w:rsid w:val="00F54044"/>
    <w:rsid w:val="00F5449A"/>
    <w:rsid w:val="00F56883"/>
    <w:rsid w:val="00F56DCA"/>
    <w:rsid w:val="00F57058"/>
    <w:rsid w:val="00F620EE"/>
    <w:rsid w:val="00F63106"/>
    <w:rsid w:val="00F65E5B"/>
    <w:rsid w:val="00F66732"/>
    <w:rsid w:val="00F7065A"/>
    <w:rsid w:val="00F74325"/>
    <w:rsid w:val="00F74CA7"/>
    <w:rsid w:val="00F7564A"/>
    <w:rsid w:val="00F7596D"/>
    <w:rsid w:val="00F80838"/>
    <w:rsid w:val="00F81293"/>
    <w:rsid w:val="00F81ACB"/>
    <w:rsid w:val="00F843C5"/>
    <w:rsid w:val="00F8671A"/>
    <w:rsid w:val="00F9027D"/>
    <w:rsid w:val="00F9075C"/>
    <w:rsid w:val="00F91E41"/>
    <w:rsid w:val="00F92470"/>
    <w:rsid w:val="00F93103"/>
    <w:rsid w:val="00F93429"/>
    <w:rsid w:val="00F970AD"/>
    <w:rsid w:val="00F9791C"/>
    <w:rsid w:val="00FA173A"/>
    <w:rsid w:val="00FA1A8E"/>
    <w:rsid w:val="00FA4595"/>
    <w:rsid w:val="00FA6ADD"/>
    <w:rsid w:val="00FA79DC"/>
    <w:rsid w:val="00FC0E0E"/>
    <w:rsid w:val="00FC1657"/>
    <w:rsid w:val="00FC3A58"/>
    <w:rsid w:val="00FC3D91"/>
    <w:rsid w:val="00FC4442"/>
    <w:rsid w:val="00FC5EDA"/>
    <w:rsid w:val="00FC6D57"/>
    <w:rsid w:val="00FC7040"/>
    <w:rsid w:val="00FC74B0"/>
    <w:rsid w:val="00FD3E89"/>
    <w:rsid w:val="00FD5A63"/>
    <w:rsid w:val="00FD6218"/>
    <w:rsid w:val="00FD655A"/>
    <w:rsid w:val="00FD6C46"/>
    <w:rsid w:val="00FD79CB"/>
    <w:rsid w:val="00FE049F"/>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EF35E"/>
  <w15:docId w15:val="{3F3339A1-1016-4796-A46B-2D1906A3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semiHidden/>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mailto:spela.pipan@kclj.si" TargetMode="External"/><Relationship Id="rId10" Type="http://schemas.openxmlformats.org/officeDocument/2006/relationships/hyperlink" Target="https://narocila.kclj.si/frk/podporaNarocanj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ec.europa.eu/markt/ecertis/searchDocument.do" TargetMode="External"/><Relationship Id="rId22" Type="http://schemas.microsoft.com/office/2018/08/relationships/commentsExtensible" Target="commentsExtensi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AF9E9-C385-4C51-B738-2D32173E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49</TotalTime>
  <Pages>35</Pages>
  <Words>10561</Words>
  <Characters>60203</Characters>
  <Application>Microsoft Office Word</Application>
  <DocSecurity>0</DocSecurity>
  <Lines>501</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70623</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Špela Pipan</cp:lastModifiedBy>
  <cp:revision>5</cp:revision>
  <cp:lastPrinted>2023-05-10T13:49:00Z</cp:lastPrinted>
  <dcterms:created xsi:type="dcterms:W3CDTF">2023-05-22T10:18:00Z</dcterms:created>
  <dcterms:modified xsi:type="dcterms:W3CDTF">2023-05-29T10:13:00Z</dcterms:modified>
</cp:coreProperties>
</file>